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1C8" w:rsidRPr="00B5137E" w:rsidRDefault="007464EB" w:rsidP="007701C8">
      <w:pPr>
        <w:jc w:val="center"/>
        <w:rPr>
          <w:sz w:val="24"/>
        </w:rPr>
      </w:pPr>
      <w:r w:rsidRPr="007464EB">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60.45pt">
            <v:imagedata r:id="rId8" o:title=""/>
          </v:shape>
        </w:pict>
      </w:r>
      <w:r w:rsidR="007701C8">
        <w:rPr>
          <w:sz w:val="24"/>
        </w:rPr>
        <w:br w:type="textWrapping" w:clear="all"/>
      </w:r>
    </w:p>
    <w:p w:rsidR="007701C8" w:rsidRDefault="007701C8" w:rsidP="007701C8">
      <w:pPr>
        <w:ind w:right="-142"/>
        <w:jc w:val="center"/>
        <w:rPr>
          <w:sz w:val="24"/>
        </w:rPr>
      </w:pPr>
      <w:r>
        <w:rPr>
          <w:sz w:val="24"/>
        </w:rPr>
        <w:t>АДМИНИСТРАЦИЯ МУНИЦИПАЛЬНОГО ОБРАЗОВАНИЯ «БАЛЕЗИНСКИЙ РАЙОН»</w:t>
      </w:r>
    </w:p>
    <w:p w:rsidR="007701C8" w:rsidRDefault="007701C8" w:rsidP="007701C8">
      <w:pPr>
        <w:tabs>
          <w:tab w:val="left" w:pos="5280"/>
        </w:tabs>
        <w:jc w:val="center"/>
        <w:rPr>
          <w:sz w:val="24"/>
        </w:rPr>
      </w:pPr>
    </w:p>
    <w:p w:rsidR="007701C8" w:rsidRDefault="007701C8" w:rsidP="007701C8">
      <w:pPr>
        <w:jc w:val="center"/>
        <w:rPr>
          <w:sz w:val="24"/>
        </w:rPr>
      </w:pPr>
      <w:r>
        <w:rPr>
          <w:sz w:val="24"/>
        </w:rPr>
        <w:t>«БАЛЕЗИНО ЁРОС»  МУНИЦИПАЛ КЫЛДЫТЭТЛЭН АДМИНИСТРАЦИЕЗ</w:t>
      </w:r>
    </w:p>
    <w:p w:rsidR="007701C8" w:rsidRDefault="007701C8" w:rsidP="007701C8">
      <w:pPr>
        <w:jc w:val="center"/>
        <w:rPr>
          <w:sz w:val="24"/>
        </w:rPr>
      </w:pPr>
      <w:r>
        <w:rPr>
          <w:sz w:val="24"/>
        </w:rPr>
        <w:t xml:space="preserve">           </w:t>
      </w:r>
    </w:p>
    <w:p w:rsidR="007701C8" w:rsidRDefault="007701C8" w:rsidP="007701C8">
      <w:pPr>
        <w:jc w:val="right"/>
      </w:pPr>
    </w:p>
    <w:p w:rsidR="007701C8" w:rsidRDefault="0024759B" w:rsidP="007701C8">
      <w:pPr>
        <w:jc w:val="center"/>
        <w:rPr>
          <w:b/>
          <w:sz w:val="36"/>
        </w:rPr>
      </w:pPr>
      <w:r>
        <w:rPr>
          <w:b/>
          <w:sz w:val="36"/>
        </w:rPr>
        <w:t>П О С Т А Н О В Л Е Н И Е</w:t>
      </w:r>
    </w:p>
    <w:p w:rsidR="00F33B06" w:rsidRDefault="00F33B06" w:rsidP="00D40252">
      <w:pPr>
        <w:pStyle w:val="2"/>
        <w:spacing w:after="0" w:line="240" w:lineRule="auto"/>
        <w:ind w:right="-5"/>
        <w:jc w:val="both"/>
        <w:rPr>
          <w:szCs w:val="28"/>
        </w:rPr>
      </w:pPr>
    </w:p>
    <w:p w:rsidR="00D822A6" w:rsidRPr="00FD1DC4" w:rsidRDefault="00B65D96" w:rsidP="00D40252">
      <w:pPr>
        <w:pStyle w:val="2"/>
        <w:spacing w:after="0" w:line="240" w:lineRule="auto"/>
        <w:ind w:right="-5"/>
        <w:jc w:val="both"/>
        <w:rPr>
          <w:szCs w:val="28"/>
        </w:rPr>
      </w:pPr>
      <w:r>
        <w:rPr>
          <w:szCs w:val="28"/>
        </w:rPr>
        <w:t xml:space="preserve">От </w:t>
      </w:r>
      <w:r w:rsidR="00494FEF">
        <w:rPr>
          <w:szCs w:val="28"/>
        </w:rPr>
        <w:t>«</w:t>
      </w:r>
      <w:r w:rsidR="00EB392A">
        <w:rPr>
          <w:szCs w:val="28"/>
        </w:rPr>
        <w:t>07</w:t>
      </w:r>
      <w:r w:rsidR="00494FEF">
        <w:rPr>
          <w:szCs w:val="28"/>
        </w:rPr>
        <w:t xml:space="preserve">» </w:t>
      </w:r>
      <w:r w:rsidR="00267AA5">
        <w:rPr>
          <w:szCs w:val="28"/>
        </w:rPr>
        <w:t xml:space="preserve"> </w:t>
      </w:r>
      <w:r w:rsidR="00EB392A">
        <w:rPr>
          <w:szCs w:val="28"/>
        </w:rPr>
        <w:t>июня</w:t>
      </w:r>
      <w:r w:rsidR="00267AA5">
        <w:rPr>
          <w:szCs w:val="28"/>
        </w:rPr>
        <w:t xml:space="preserve"> </w:t>
      </w:r>
      <w:r>
        <w:rPr>
          <w:szCs w:val="28"/>
        </w:rPr>
        <w:t>20</w:t>
      </w:r>
      <w:r w:rsidR="00267AA5">
        <w:rPr>
          <w:szCs w:val="28"/>
        </w:rPr>
        <w:t>21</w:t>
      </w:r>
      <w:r>
        <w:rPr>
          <w:szCs w:val="28"/>
        </w:rPr>
        <w:t xml:space="preserve"> года</w:t>
      </w:r>
      <w:r w:rsidR="00D822A6" w:rsidRPr="00FD1DC4">
        <w:rPr>
          <w:szCs w:val="28"/>
        </w:rPr>
        <w:tab/>
      </w:r>
      <w:r w:rsidR="00D822A6" w:rsidRPr="00FD1DC4">
        <w:rPr>
          <w:szCs w:val="28"/>
        </w:rPr>
        <w:tab/>
      </w:r>
      <w:r w:rsidR="00D822A6" w:rsidRPr="00FD1DC4">
        <w:rPr>
          <w:szCs w:val="28"/>
        </w:rPr>
        <w:tab/>
      </w:r>
      <w:r w:rsidR="00D822A6" w:rsidRPr="00FD1DC4">
        <w:rPr>
          <w:szCs w:val="28"/>
        </w:rPr>
        <w:tab/>
      </w:r>
      <w:r w:rsidR="00D822A6" w:rsidRPr="00FD1DC4">
        <w:rPr>
          <w:szCs w:val="28"/>
        </w:rPr>
        <w:tab/>
      </w:r>
      <w:r w:rsidR="00B83DE3">
        <w:rPr>
          <w:szCs w:val="28"/>
        </w:rPr>
        <w:t xml:space="preserve">    </w:t>
      </w:r>
      <w:r>
        <w:rPr>
          <w:szCs w:val="28"/>
        </w:rPr>
        <w:t xml:space="preserve">              </w:t>
      </w:r>
      <w:r w:rsidR="00B83DE3">
        <w:rPr>
          <w:szCs w:val="28"/>
        </w:rPr>
        <w:t xml:space="preserve">    №</w:t>
      </w:r>
      <w:r>
        <w:rPr>
          <w:szCs w:val="28"/>
        </w:rPr>
        <w:t xml:space="preserve"> </w:t>
      </w:r>
      <w:r w:rsidR="00EB392A">
        <w:rPr>
          <w:szCs w:val="28"/>
        </w:rPr>
        <w:t>666</w:t>
      </w:r>
    </w:p>
    <w:p w:rsidR="007701C8" w:rsidRPr="00FD1DC4" w:rsidRDefault="007701C8" w:rsidP="00D40252">
      <w:pPr>
        <w:pStyle w:val="2"/>
        <w:spacing w:after="0" w:line="240" w:lineRule="auto"/>
        <w:ind w:right="-142"/>
        <w:jc w:val="center"/>
        <w:rPr>
          <w:szCs w:val="28"/>
        </w:rPr>
      </w:pPr>
      <w:r w:rsidRPr="00FD1DC4">
        <w:rPr>
          <w:szCs w:val="28"/>
        </w:rPr>
        <w:t>п.Балезино</w:t>
      </w:r>
    </w:p>
    <w:p w:rsidR="009B218A" w:rsidRDefault="009B218A" w:rsidP="00FB1472">
      <w:pPr>
        <w:pStyle w:val="2"/>
        <w:spacing w:after="0" w:line="240" w:lineRule="auto"/>
        <w:ind w:right="-142"/>
        <w:jc w:val="center"/>
        <w:rPr>
          <w:szCs w:val="28"/>
        </w:rPr>
      </w:pPr>
    </w:p>
    <w:p w:rsidR="00B65D96" w:rsidRDefault="00B65D96" w:rsidP="00267AA5">
      <w:pPr>
        <w:pStyle w:val="2"/>
        <w:spacing w:after="0" w:line="240" w:lineRule="auto"/>
        <w:ind w:right="-142"/>
        <w:rPr>
          <w:szCs w:val="28"/>
        </w:rPr>
      </w:pPr>
      <w:r>
        <w:rPr>
          <w:szCs w:val="28"/>
        </w:rPr>
        <w:t xml:space="preserve">Об </w:t>
      </w:r>
      <w:r w:rsidRPr="00B65D96">
        <w:rPr>
          <w:szCs w:val="28"/>
        </w:rPr>
        <w:t xml:space="preserve"> </w:t>
      </w:r>
      <w:r w:rsidR="00267AA5">
        <w:rPr>
          <w:szCs w:val="28"/>
        </w:rPr>
        <w:t>утверждении дорожной карты</w:t>
      </w:r>
    </w:p>
    <w:p w:rsidR="00267AA5" w:rsidRDefault="00267AA5" w:rsidP="00267AA5">
      <w:pPr>
        <w:rPr>
          <w:szCs w:val="28"/>
        </w:rPr>
      </w:pPr>
      <w:r w:rsidRPr="00267AA5">
        <w:rPr>
          <w:szCs w:val="28"/>
        </w:rPr>
        <w:t xml:space="preserve">по созданию муниципального округа </w:t>
      </w:r>
    </w:p>
    <w:p w:rsidR="00267AA5" w:rsidRPr="00267AA5" w:rsidRDefault="00267AA5" w:rsidP="00267AA5">
      <w:pPr>
        <w:rPr>
          <w:szCs w:val="28"/>
        </w:rPr>
      </w:pPr>
      <w:r w:rsidRPr="00267AA5">
        <w:rPr>
          <w:szCs w:val="28"/>
        </w:rPr>
        <w:t>в Балезинском районе</w:t>
      </w:r>
    </w:p>
    <w:p w:rsidR="00267AA5" w:rsidRDefault="00267AA5" w:rsidP="00267AA5">
      <w:pPr>
        <w:pStyle w:val="2"/>
        <w:spacing w:after="0" w:line="240" w:lineRule="auto"/>
        <w:ind w:right="-142"/>
        <w:rPr>
          <w:szCs w:val="28"/>
        </w:rPr>
      </w:pPr>
    </w:p>
    <w:p w:rsidR="00B65D96" w:rsidRDefault="00B65D96" w:rsidP="00B65D96">
      <w:pPr>
        <w:pStyle w:val="2"/>
        <w:spacing w:after="0" w:line="240" w:lineRule="auto"/>
        <w:ind w:right="-142"/>
        <w:rPr>
          <w:szCs w:val="28"/>
        </w:rPr>
      </w:pPr>
    </w:p>
    <w:p w:rsidR="00B65D96" w:rsidRPr="00B65D96" w:rsidRDefault="00B65D96" w:rsidP="00B65D96">
      <w:pPr>
        <w:pStyle w:val="2"/>
        <w:spacing w:after="0" w:line="240" w:lineRule="auto"/>
        <w:ind w:right="-142"/>
        <w:rPr>
          <w:szCs w:val="28"/>
        </w:rPr>
      </w:pPr>
    </w:p>
    <w:p w:rsidR="00B65D96" w:rsidRPr="00B65D96" w:rsidRDefault="00B65D96" w:rsidP="00B65D96">
      <w:pPr>
        <w:pStyle w:val="2"/>
        <w:spacing w:after="0" w:line="240" w:lineRule="auto"/>
        <w:ind w:right="-142" w:firstLine="851"/>
        <w:jc w:val="both"/>
        <w:rPr>
          <w:szCs w:val="28"/>
        </w:rPr>
      </w:pPr>
      <w:r w:rsidRPr="00B65D96">
        <w:rPr>
          <w:szCs w:val="28"/>
        </w:rPr>
        <w:t xml:space="preserve">В </w:t>
      </w:r>
      <w:r w:rsidR="00267AA5">
        <w:rPr>
          <w:szCs w:val="28"/>
        </w:rPr>
        <w:t xml:space="preserve">соответствии с Региональным законом Удмуртской Республики </w:t>
      </w:r>
      <w:r w:rsidR="00494FEF">
        <w:rPr>
          <w:szCs w:val="28"/>
        </w:rPr>
        <w:t xml:space="preserve">от 17 мая 2021 года  № 49-РЗ «О преобразовании муниципальных образований, образованных на территории Балезинского района Удмуртской Республики, и наделении вновь образованного муниципального образования статусом муниципального округа» </w:t>
      </w:r>
      <w:r w:rsidR="00267AA5">
        <w:rPr>
          <w:szCs w:val="28"/>
        </w:rPr>
        <w:t xml:space="preserve"> и в связи с необходимостью проведения мероприятий по созданию муниципального округа в Балезинском районе </w:t>
      </w:r>
      <w:r w:rsidRPr="00B65D96">
        <w:rPr>
          <w:szCs w:val="28"/>
        </w:rPr>
        <w:t>ПОСТАНОВЛЯ</w:t>
      </w:r>
      <w:r w:rsidR="00494FEF">
        <w:rPr>
          <w:szCs w:val="28"/>
        </w:rPr>
        <w:t>Ю</w:t>
      </w:r>
      <w:r w:rsidRPr="00B65D96">
        <w:rPr>
          <w:szCs w:val="28"/>
        </w:rPr>
        <w:t>:</w:t>
      </w:r>
    </w:p>
    <w:p w:rsidR="00267AA5" w:rsidRDefault="00267AA5" w:rsidP="00267AA5">
      <w:pPr>
        <w:pStyle w:val="2"/>
        <w:numPr>
          <w:ilvl w:val="0"/>
          <w:numId w:val="21"/>
        </w:numPr>
        <w:spacing w:after="0" w:line="240" w:lineRule="auto"/>
        <w:ind w:right="-142"/>
        <w:jc w:val="both"/>
        <w:rPr>
          <w:szCs w:val="28"/>
        </w:rPr>
      </w:pPr>
      <w:r>
        <w:rPr>
          <w:szCs w:val="28"/>
        </w:rPr>
        <w:t>Утвердить дорожную карту по созданию муниципального округа в Балезинском районе.</w:t>
      </w:r>
    </w:p>
    <w:p w:rsidR="00267AA5" w:rsidRDefault="00267AA5" w:rsidP="00267AA5">
      <w:pPr>
        <w:pStyle w:val="2"/>
        <w:numPr>
          <w:ilvl w:val="0"/>
          <w:numId w:val="21"/>
        </w:numPr>
        <w:spacing w:after="0" w:line="240" w:lineRule="auto"/>
        <w:ind w:right="-142"/>
        <w:jc w:val="both"/>
        <w:rPr>
          <w:szCs w:val="28"/>
        </w:rPr>
      </w:pPr>
      <w:r>
        <w:rPr>
          <w:szCs w:val="28"/>
        </w:rPr>
        <w:t xml:space="preserve">Рекомендовать Совету депутатов Балезинского района, </w:t>
      </w:r>
      <w:r w:rsidR="00494FEF">
        <w:rPr>
          <w:szCs w:val="28"/>
        </w:rPr>
        <w:t>Главам</w:t>
      </w:r>
      <w:r>
        <w:rPr>
          <w:szCs w:val="28"/>
        </w:rPr>
        <w:t xml:space="preserve">  сельских поселений принять меры к  своевременному исполнению мероприятий, предусмотренных дорожной картой.</w:t>
      </w:r>
    </w:p>
    <w:p w:rsidR="003142EA" w:rsidRDefault="003142EA" w:rsidP="00267AA5">
      <w:pPr>
        <w:pStyle w:val="2"/>
        <w:numPr>
          <w:ilvl w:val="0"/>
          <w:numId w:val="21"/>
        </w:numPr>
        <w:spacing w:after="0" w:line="240" w:lineRule="auto"/>
        <w:ind w:right="-142"/>
        <w:jc w:val="both"/>
        <w:rPr>
          <w:szCs w:val="28"/>
        </w:rPr>
      </w:pPr>
      <w:r>
        <w:rPr>
          <w:szCs w:val="28"/>
        </w:rPr>
        <w:t>Контроль исполнения оставляю за собой.</w:t>
      </w:r>
    </w:p>
    <w:p w:rsidR="00B65D96" w:rsidRDefault="00B65D96" w:rsidP="00B65D96">
      <w:pPr>
        <w:pStyle w:val="2"/>
        <w:spacing w:after="0" w:line="240" w:lineRule="auto"/>
        <w:ind w:right="-142"/>
        <w:jc w:val="both"/>
        <w:rPr>
          <w:szCs w:val="28"/>
        </w:rPr>
      </w:pPr>
    </w:p>
    <w:p w:rsidR="00B65D96" w:rsidRDefault="00B65D96" w:rsidP="00B65D96">
      <w:pPr>
        <w:pStyle w:val="2"/>
        <w:spacing w:after="0" w:line="240" w:lineRule="auto"/>
        <w:ind w:right="-142"/>
        <w:jc w:val="both"/>
        <w:rPr>
          <w:szCs w:val="28"/>
        </w:rPr>
      </w:pPr>
    </w:p>
    <w:p w:rsidR="00267AA5" w:rsidRDefault="00B65D96" w:rsidP="00B65D96">
      <w:pPr>
        <w:pStyle w:val="2"/>
        <w:spacing w:after="0" w:line="240" w:lineRule="auto"/>
        <w:ind w:right="-142"/>
        <w:jc w:val="both"/>
        <w:rPr>
          <w:szCs w:val="28"/>
        </w:rPr>
      </w:pPr>
      <w:r>
        <w:rPr>
          <w:szCs w:val="28"/>
        </w:rPr>
        <w:t>Глав</w:t>
      </w:r>
      <w:r w:rsidR="00267AA5">
        <w:rPr>
          <w:szCs w:val="28"/>
        </w:rPr>
        <w:t>а</w:t>
      </w:r>
      <w:r>
        <w:rPr>
          <w:szCs w:val="28"/>
        </w:rPr>
        <w:t xml:space="preserve"> </w:t>
      </w:r>
      <w:r w:rsidR="00267AA5">
        <w:rPr>
          <w:szCs w:val="28"/>
        </w:rPr>
        <w:t>муниципального образования</w:t>
      </w:r>
    </w:p>
    <w:p w:rsidR="00B65D96" w:rsidRDefault="00B65D96" w:rsidP="00B65D96">
      <w:pPr>
        <w:pStyle w:val="2"/>
        <w:spacing w:after="0" w:line="240" w:lineRule="auto"/>
        <w:ind w:right="-142"/>
        <w:jc w:val="both"/>
        <w:rPr>
          <w:szCs w:val="28"/>
        </w:rPr>
      </w:pPr>
      <w:r>
        <w:rPr>
          <w:szCs w:val="28"/>
        </w:rPr>
        <w:t xml:space="preserve"> «Балезинский район»                                     </w:t>
      </w:r>
      <w:r w:rsidR="00267AA5">
        <w:rPr>
          <w:szCs w:val="28"/>
        </w:rPr>
        <w:t xml:space="preserve">                   </w:t>
      </w:r>
      <w:r>
        <w:rPr>
          <w:szCs w:val="28"/>
        </w:rPr>
        <w:t xml:space="preserve">         </w:t>
      </w:r>
      <w:r w:rsidR="00267AA5">
        <w:rPr>
          <w:szCs w:val="28"/>
        </w:rPr>
        <w:t>Ю.В. Новойдарский</w:t>
      </w:r>
    </w:p>
    <w:p w:rsidR="00267AA5" w:rsidRDefault="00267AA5" w:rsidP="00B65D96">
      <w:pPr>
        <w:pStyle w:val="2"/>
        <w:spacing w:after="0" w:line="240" w:lineRule="auto"/>
        <w:ind w:right="-142"/>
        <w:jc w:val="both"/>
        <w:rPr>
          <w:szCs w:val="28"/>
        </w:rPr>
      </w:pPr>
    </w:p>
    <w:p w:rsidR="00267AA5" w:rsidRDefault="00267AA5" w:rsidP="00B65D96">
      <w:pPr>
        <w:pStyle w:val="2"/>
        <w:spacing w:after="0" w:line="240" w:lineRule="auto"/>
        <w:ind w:right="-142"/>
        <w:jc w:val="both"/>
        <w:rPr>
          <w:szCs w:val="28"/>
        </w:rPr>
      </w:pPr>
      <w:r>
        <w:rPr>
          <w:szCs w:val="28"/>
        </w:rPr>
        <w:t>Проект вносит:</w:t>
      </w:r>
    </w:p>
    <w:p w:rsidR="00267AA5" w:rsidRDefault="00267AA5" w:rsidP="00B65D96">
      <w:pPr>
        <w:pStyle w:val="2"/>
        <w:spacing w:after="0" w:line="240" w:lineRule="auto"/>
        <w:ind w:right="-142"/>
        <w:jc w:val="both"/>
        <w:rPr>
          <w:szCs w:val="28"/>
        </w:rPr>
      </w:pPr>
      <w:r>
        <w:rPr>
          <w:szCs w:val="28"/>
        </w:rPr>
        <w:t xml:space="preserve">Начальник Управления правовой, </w:t>
      </w:r>
    </w:p>
    <w:p w:rsidR="00267AA5" w:rsidRDefault="00267AA5" w:rsidP="00B65D96">
      <w:pPr>
        <w:pStyle w:val="2"/>
        <w:spacing w:after="0" w:line="240" w:lineRule="auto"/>
        <w:ind w:right="-142"/>
        <w:jc w:val="both"/>
        <w:rPr>
          <w:szCs w:val="28"/>
        </w:rPr>
      </w:pPr>
      <w:r>
        <w:rPr>
          <w:szCs w:val="28"/>
        </w:rPr>
        <w:t>организационной работы и архива</w:t>
      </w:r>
    </w:p>
    <w:p w:rsidR="00267AA5" w:rsidRDefault="00267AA5" w:rsidP="00B65D96">
      <w:pPr>
        <w:pStyle w:val="2"/>
        <w:spacing w:after="0" w:line="240" w:lineRule="auto"/>
        <w:ind w:right="-142"/>
        <w:jc w:val="both"/>
        <w:rPr>
          <w:szCs w:val="28"/>
        </w:rPr>
      </w:pPr>
      <w:r>
        <w:rPr>
          <w:szCs w:val="28"/>
        </w:rPr>
        <w:t xml:space="preserve">аппарата Администрации муниципального </w:t>
      </w:r>
    </w:p>
    <w:p w:rsidR="00267AA5" w:rsidRDefault="00267AA5" w:rsidP="00B65D96">
      <w:pPr>
        <w:pStyle w:val="2"/>
        <w:spacing w:after="0" w:line="240" w:lineRule="auto"/>
        <w:ind w:right="-142"/>
        <w:jc w:val="both"/>
        <w:rPr>
          <w:szCs w:val="28"/>
        </w:rPr>
      </w:pPr>
      <w:r>
        <w:rPr>
          <w:szCs w:val="28"/>
        </w:rPr>
        <w:t>образования «Балезинский район»                                                         А.И. Ратанов</w:t>
      </w:r>
    </w:p>
    <w:p w:rsidR="00494FEF" w:rsidRDefault="00494FEF" w:rsidP="00B65D96">
      <w:pPr>
        <w:pStyle w:val="2"/>
        <w:spacing w:after="0" w:line="240" w:lineRule="auto"/>
        <w:ind w:right="-142"/>
        <w:jc w:val="both"/>
        <w:rPr>
          <w:szCs w:val="28"/>
        </w:rPr>
      </w:pPr>
    </w:p>
    <w:sectPr w:rsidR="00494FEF" w:rsidSect="00B65D96">
      <w:pgSz w:w="11909" w:h="16840"/>
      <w:pgMar w:top="1134" w:right="851" w:bottom="1134"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56A" w:rsidRDefault="00ED356A">
      <w:r>
        <w:separator/>
      </w:r>
    </w:p>
  </w:endnote>
  <w:endnote w:type="continuationSeparator" w:id="1">
    <w:p w:rsidR="00ED356A" w:rsidRDefault="00ED35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56A" w:rsidRDefault="00ED356A">
      <w:r>
        <w:separator/>
      </w:r>
    </w:p>
  </w:footnote>
  <w:footnote w:type="continuationSeparator" w:id="1">
    <w:p w:rsidR="00ED356A" w:rsidRDefault="00ED35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6BE5EFA"/>
    <w:lvl w:ilvl="0">
      <w:numFmt w:val="bullet"/>
      <w:lvlText w:val="*"/>
      <w:lvlJc w:val="left"/>
    </w:lvl>
  </w:abstractNum>
  <w:abstractNum w:abstractNumId="1">
    <w:nsid w:val="14DF52A9"/>
    <w:multiLevelType w:val="singleLevel"/>
    <w:tmpl w:val="A92A5176"/>
    <w:lvl w:ilvl="0">
      <w:start w:val="1"/>
      <w:numFmt w:val="decimal"/>
      <w:lvlText w:val="%1."/>
      <w:legacy w:legacy="1" w:legacySpace="0" w:legacyIndent="356"/>
      <w:lvlJc w:val="left"/>
      <w:rPr>
        <w:rFonts w:ascii="Calibri" w:hAnsi="Calibri" w:hint="default"/>
      </w:rPr>
    </w:lvl>
  </w:abstractNum>
  <w:abstractNum w:abstractNumId="2">
    <w:nsid w:val="239300F8"/>
    <w:multiLevelType w:val="multilevel"/>
    <w:tmpl w:val="BEDEBB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B30D1C"/>
    <w:multiLevelType w:val="hybridMultilevel"/>
    <w:tmpl w:val="D28E1A70"/>
    <w:lvl w:ilvl="0" w:tplc="0419000F">
      <w:start w:val="3"/>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2DB40A42"/>
    <w:multiLevelType w:val="singleLevel"/>
    <w:tmpl w:val="6D4C7D52"/>
    <w:lvl w:ilvl="0">
      <w:start w:val="1"/>
      <w:numFmt w:val="decimal"/>
      <w:lvlText w:val="%1."/>
      <w:legacy w:legacy="1" w:legacySpace="0" w:legacyIndent="350"/>
      <w:lvlJc w:val="left"/>
      <w:rPr>
        <w:rFonts w:ascii="Calibri" w:hAnsi="Calibri" w:hint="default"/>
      </w:rPr>
    </w:lvl>
  </w:abstractNum>
  <w:abstractNum w:abstractNumId="5">
    <w:nsid w:val="2F2849CD"/>
    <w:multiLevelType w:val="singleLevel"/>
    <w:tmpl w:val="0F186C2E"/>
    <w:lvl w:ilvl="0">
      <w:start w:val="1"/>
      <w:numFmt w:val="decimal"/>
      <w:lvlText w:val="%1."/>
      <w:legacy w:legacy="1" w:legacySpace="0" w:legacyIndent="356"/>
      <w:lvlJc w:val="left"/>
      <w:rPr>
        <w:rFonts w:ascii="Calibri" w:hAnsi="Calibri" w:hint="default"/>
      </w:rPr>
    </w:lvl>
  </w:abstractNum>
  <w:abstractNum w:abstractNumId="6">
    <w:nsid w:val="35582A73"/>
    <w:multiLevelType w:val="hybridMultilevel"/>
    <w:tmpl w:val="0EDA13B6"/>
    <w:lvl w:ilvl="0" w:tplc="11320F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0B05535"/>
    <w:multiLevelType w:val="hybridMultilevel"/>
    <w:tmpl w:val="7C44AD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8C6E31"/>
    <w:multiLevelType w:val="hybridMultilevel"/>
    <w:tmpl w:val="96166B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A6958AA"/>
    <w:multiLevelType w:val="multilevel"/>
    <w:tmpl w:val="51605B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F35310"/>
    <w:multiLevelType w:val="hybridMultilevel"/>
    <w:tmpl w:val="1AE051EA"/>
    <w:lvl w:ilvl="0" w:tplc="A3184F14">
      <w:start w:val="1"/>
      <w:numFmt w:val="upperRoman"/>
      <w:lvlText w:val="%1."/>
      <w:lvlJc w:val="left"/>
      <w:pPr>
        <w:tabs>
          <w:tab w:val="num" w:pos="360"/>
        </w:tabs>
        <w:ind w:left="360" w:hanging="72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1">
    <w:nsid w:val="5C417653"/>
    <w:multiLevelType w:val="hybridMultilevel"/>
    <w:tmpl w:val="269A52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E30C02"/>
    <w:multiLevelType w:val="hybridMultilevel"/>
    <w:tmpl w:val="CEA08A9E"/>
    <w:lvl w:ilvl="0" w:tplc="A1328354">
      <w:start w:val="1"/>
      <w:numFmt w:val="decimal"/>
      <w:lvlText w:val="%1."/>
      <w:lvlJc w:val="left"/>
      <w:pPr>
        <w:tabs>
          <w:tab w:val="num" w:pos="2190"/>
        </w:tabs>
        <w:ind w:left="2190" w:hanging="129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
  </w:num>
  <w:num w:numId="2">
    <w:abstractNumId w:val="7"/>
  </w:num>
  <w:num w:numId="3">
    <w:abstractNumId w:val="12"/>
  </w:num>
  <w:num w:numId="4">
    <w:abstractNumId w:val="3"/>
  </w:num>
  <w:num w:numId="5">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9">
    <w:abstractNumId w:val="11"/>
  </w:num>
  <w:num w:numId="10">
    <w:abstractNumId w:val="1"/>
  </w:num>
  <w:num w:numId="11">
    <w:abstractNumId w:val="1"/>
    <w:lvlOverride w:ilvl="0">
      <w:lvl w:ilvl="0">
        <w:start w:val="1"/>
        <w:numFmt w:val="decimal"/>
        <w:lvlText w:val="%1."/>
        <w:legacy w:legacy="1" w:legacySpace="0" w:legacyIndent="355"/>
        <w:lvlJc w:val="left"/>
        <w:rPr>
          <w:rFonts w:ascii="Calibri" w:hAnsi="Calibri" w:hint="default"/>
        </w:rPr>
      </w:lvl>
    </w:lvlOverride>
  </w:num>
  <w:num w:numId="1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lvl w:ilvl="0">
        <w:start w:val="1"/>
        <w:numFmt w:val="decimal"/>
        <w:lvlText w:val="%1."/>
        <w:legacy w:legacy="1" w:legacySpace="0" w:legacyIndent="355"/>
        <w:lvlJc w:val="left"/>
        <w:rPr>
          <w:rFonts w:ascii="Calibri" w:hAnsi="Calibri" w:hint="default"/>
        </w:rPr>
      </w:lvl>
    </w:lvlOverride>
  </w:num>
  <w:num w:numId="16">
    <w:abstractNumId w:val="4"/>
  </w:num>
  <w:num w:numId="17">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8">
    <w:abstractNumId w:val="10"/>
  </w:num>
  <w:num w:numId="19">
    <w:abstractNumId w:val="2"/>
  </w:num>
  <w:num w:numId="20">
    <w:abstractNumId w:val="9"/>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42EA"/>
    <w:rsid w:val="000006BC"/>
    <w:rsid w:val="00005869"/>
    <w:rsid w:val="00012128"/>
    <w:rsid w:val="00015B87"/>
    <w:rsid w:val="000163F3"/>
    <w:rsid w:val="000165A1"/>
    <w:rsid w:val="00017464"/>
    <w:rsid w:val="000202E9"/>
    <w:rsid w:val="00020AC9"/>
    <w:rsid w:val="000213EB"/>
    <w:rsid w:val="00021EC4"/>
    <w:rsid w:val="00032202"/>
    <w:rsid w:val="00032742"/>
    <w:rsid w:val="00035294"/>
    <w:rsid w:val="0004630F"/>
    <w:rsid w:val="00051431"/>
    <w:rsid w:val="00053542"/>
    <w:rsid w:val="00054CDB"/>
    <w:rsid w:val="0005710C"/>
    <w:rsid w:val="000604E2"/>
    <w:rsid w:val="000639E0"/>
    <w:rsid w:val="00063E4D"/>
    <w:rsid w:val="00070E00"/>
    <w:rsid w:val="00072BFC"/>
    <w:rsid w:val="00076B0E"/>
    <w:rsid w:val="000774A2"/>
    <w:rsid w:val="000826B4"/>
    <w:rsid w:val="00083C48"/>
    <w:rsid w:val="00085469"/>
    <w:rsid w:val="00086387"/>
    <w:rsid w:val="0009450B"/>
    <w:rsid w:val="000954D3"/>
    <w:rsid w:val="00096A63"/>
    <w:rsid w:val="00096E0D"/>
    <w:rsid w:val="000972FD"/>
    <w:rsid w:val="000A3F9A"/>
    <w:rsid w:val="000A4A23"/>
    <w:rsid w:val="000A54B9"/>
    <w:rsid w:val="000A5C1F"/>
    <w:rsid w:val="000B2B64"/>
    <w:rsid w:val="000B789B"/>
    <w:rsid w:val="000B79F3"/>
    <w:rsid w:val="000C0F3A"/>
    <w:rsid w:val="000C13F4"/>
    <w:rsid w:val="000C1FB3"/>
    <w:rsid w:val="000C5D58"/>
    <w:rsid w:val="000D05C0"/>
    <w:rsid w:val="000D0A15"/>
    <w:rsid w:val="000D4C70"/>
    <w:rsid w:val="000D5613"/>
    <w:rsid w:val="000D7728"/>
    <w:rsid w:val="000E4096"/>
    <w:rsid w:val="000E5BFC"/>
    <w:rsid w:val="000E5D47"/>
    <w:rsid w:val="000F03F4"/>
    <w:rsid w:val="000F18F8"/>
    <w:rsid w:val="000F2469"/>
    <w:rsid w:val="000F4D93"/>
    <w:rsid w:val="00102E96"/>
    <w:rsid w:val="00103DBE"/>
    <w:rsid w:val="00104E98"/>
    <w:rsid w:val="00105C17"/>
    <w:rsid w:val="001103D5"/>
    <w:rsid w:val="00113CEC"/>
    <w:rsid w:val="00116A14"/>
    <w:rsid w:val="00117281"/>
    <w:rsid w:val="001207A9"/>
    <w:rsid w:val="00125498"/>
    <w:rsid w:val="00125E69"/>
    <w:rsid w:val="00126A0D"/>
    <w:rsid w:val="00131E94"/>
    <w:rsid w:val="00132A23"/>
    <w:rsid w:val="00140CAB"/>
    <w:rsid w:val="00140D2B"/>
    <w:rsid w:val="00150082"/>
    <w:rsid w:val="00150EC7"/>
    <w:rsid w:val="00151A05"/>
    <w:rsid w:val="001533BE"/>
    <w:rsid w:val="00153580"/>
    <w:rsid w:val="00154AEE"/>
    <w:rsid w:val="001555B7"/>
    <w:rsid w:val="001559F6"/>
    <w:rsid w:val="00157D75"/>
    <w:rsid w:val="00163F15"/>
    <w:rsid w:val="00167034"/>
    <w:rsid w:val="001672CB"/>
    <w:rsid w:val="00170317"/>
    <w:rsid w:val="00170E16"/>
    <w:rsid w:val="00171F5F"/>
    <w:rsid w:val="00174141"/>
    <w:rsid w:val="001757A1"/>
    <w:rsid w:val="001760A7"/>
    <w:rsid w:val="00176328"/>
    <w:rsid w:val="00182393"/>
    <w:rsid w:val="00182F54"/>
    <w:rsid w:val="00183E8C"/>
    <w:rsid w:val="001851A3"/>
    <w:rsid w:val="00185F47"/>
    <w:rsid w:val="00186D13"/>
    <w:rsid w:val="0019015E"/>
    <w:rsid w:val="001931FF"/>
    <w:rsid w:val="00195108"/>
    <w:rsid w:val="00196741"/>
    <w:rsid w:val="001A3095"/>
    <w:rsid w:val="001A6261"/>
    <w:rsid w:val="001A728A"/>
    <w:rsid w:val="001B1956"/>
    <w:rsid w:val="001B464C"/>
    <w:rsid w:val="001B501B"/>
    <w:rsid w:val="001C10D5"/>
    <w:rsid w:val="001C139F"/>
    <w:rsid w:val="001C1BC7"/>
    <w:rsid w:val="001C5F0C"/>
    <w:rsid w:val="001C71AE"/>
    <w:rsid w:val="001C74A8"/>
    <w:rsid w:val="001D0C28"/>
    <w:rsid w:val="001D15F9"/>
    <w:rsid w:val="001D1A57"/>
    <w:rsid w:val="001D3816"/>
    <w:rsid w:val="001D425F"/>
    <w:rsid w:val="001D6AAA"/>
    <w:rsid w:val="001D70C0"/>
    <w:rsid w:val="001E0F22"/>
    <w:rsid w:val="001E2009"/>
    <w:rsid w:val="001E555D"/>
    <w:rsid w:val="001E63FE"/>
    <w:rsid w:val="001E6894"/>
    <w:rsid w:val="001F2B36"/>
    <w:rsid w:val="001F2E45"/>
    <w:rsid w:val="001F7007"/>
    <w:rsid w:val="002018BC"/>
    <w:rsid w:val="00204807"/>
    <w:rsid w:val="0020583C"/>
    <w:rsid w:val="00206036"/>
    <w:rsid w:val="002064A1"/>
    <w:rsid w:val="002141B2"/>
    <w:rsid w:val="00216C99"/>
    <w:rsid w:val="002200EB"/>
    <w:rsid w:val="00223A9F"/>
    <w:rsid w:val="00230754"/>
    <w:rsid w:val="002337F7"/>
    <w:rsid w:val="002338C1"/>
    <w:rsid w:val="00233CCD"/>
    <w:rsid w:val="00234251"/>
    <w:rsid w:val="00241282"/>
    <w:rsid w:val="002445CB"/>
    <w:rsid w:val="00244A55"/>
    <w:rsid w:val="002454A1"/>
    <w:rsid w:val="0024759B"/>
    <w:rsid w:val="00255467"/>
    <w:rsid w:val="00255C26"/>
    <w:rsid w:val="00256D5A"/>
    <w:rsid w:val="00261837"/>
    <w:rsid w:val="0026265A"/>
    <w:rsid w:val="00262A57"/>
    <w:rsid w:val="002631DF"/>
    <w:rsid w:val="002652A4"/>
    <w:rsid w:val="002656B5"/>
    <w:rsid w:val="00267AA5"/>
    <w:rsid w:val="00267D50"/>
    <w:rsid w:val="00271599"/>
    <w:rsid w:val="00271E5E"/>
    <w:rsid w:val="002739D1"/>
    <w:rsid w:val="00280393"/>
    <w:rsid w:val="0028298B"/>
    <w:rsid w:val="00283150"/>
    <w:rsid w:val="002839A6"/>
    <w:rsid w:val="00283E18"/>
    <w:rsid w:val="00286A9C"/>
    <w:rsid w:val="002906DC"/>
    <w:rsid w:val="00291637"/>
    <w:rsid w:val="002977AD"/>
    <w:rsid w:val="002A2DA0"/>
    <w:rsid w:val="002A723D"/>
    <w:rsid w:val="002B06B5"/>
    <w:rsid w:val="002B478F"/>
    <w:rsid w:val="002B5C15"/>
    <w:rsid w:val="002B752E"/>
    <w:rsid w:val="002B7575"/>
    <w:rsid w:val="002C4343"/>
    <w:rsid w:val="002C4842"/>
    <w:rsid w:val="002C7FBF"/>
    <w:rsid w:val="002D1778"/>
    <w:rsid w:val="002D180E"/>
    <w:rsid w:val="002D36C8"/>
    <w:rsid w:val="002D5AC0"/>
    <w:rsid w:val="002D75A1"/>
    <w:rsid w:val="002E0529"/>
    <w:rsid w:val="002E596B"/>
    <w:rsid w:val="002F459F"/>
    <w:rsid w:val="002F7874"/>
    <w:rsid w:val="002F79CA"/>
    <w:rsid w:val="00300E98"/>
    <w:rsid w:val="003024DA"/>
    <w:rsid w:val="003061D5"/>
    <w:rsid w:val="00306A12"/>
    <w:rsid w:val="003116B3"/>
    <w:rsid w:val="003142EA"/>
    <w:rsid w:val="00315AA1"/>
    <w:rsid w:val="00316099"/>
    <w:rsid w:val="00321090"/>
    <w:rsid w:val="003247DD"/>
    <w:rsid w:val="003308C5"/>
    <w:rsid w:val="00333182"/>
    <w:rsid w:val="003340CB"/>
    <w:rsid w:val="003343B2"/>
    <w:rsid w:val="00336EAC"/>
    <w:rsid w:val="00341F84"/>
    <w:rsid w:val="0034398E"/>
    <w:rsid w:val="00343B0E"/>
    <w:rsid w:val="00345916"/>
    <w:rsid w:val="00345E41"/>
    <w:rsid w:val="00346EE8"/>
    <w:rsid w:val="003535C7"/>
    <w:rsid w:val="00356A4D"/>
    <w:rsid w:val="00370BA7"/>
    <w:rsid w:val="003716E0"/>
    <w:rsid w:val="00373C06"/>
    <w:rsid w:val="0037445E"/>
    <w:rsid w:val="0037446B"/>
    <w:rsid w:val="003755F9"/>
    <w:rsid w:val="003802B5"/>
    <w:rsid w:val="003819C4"/>
    <w:rsid w:val="003824C7"/>
    <w:rsid w:val="00383A7F"/>
    <w:rsid w:val="00384FF9"/>
    <w:rsid w:val="0038565C"/>
    <w:rsid w:val="003857C1"/>
    <w:rsid w:val="0038604A"/>
    <w:rsid w:val="0038679B"/>
    <w:rsid w:val="003936DD"/>
    <w:rsid w:val="0039379A"/>
    <w:rsid w:val="003949D7"/>
    <w:rsid w:val="003974A2"/>
    <w:rsid w:val="003A09EC"/>
    <w:rsid w:val="003A230B"/>
    <w:rsid w:val="003A39C2"/>
    <w:rsid w:val="003B19EE"/>
    <w:rsid w:val="003B2267"/>
    <w:rsid w:val="003B56F2"/>
    <w:rsid w:val="003B75B6"/>
    <w:rsid w:val="003C0FFB"/>
    <w:rsid w:val="003C29F7"/>
    <w:rsid w:val="003C2D75"/>
    <w:rsid w:val="003C4E75"/>
    <w:rsid w:val="003C5C33"/>
    <w:rsid w:val="003D0E0E"/>
    <w:rsid w:val="003D1BFF"/>
    <w:rsid w:val="003D6155"/>
    <w:rsid w:val="003D64EA"/>
    <w:rsid w:val="003E22A5"/>
    <w:rsid w:val="003E39D2"/>
    <w:rsid w:val="003E3D94"/>
    <w:rsid w:val="003F1933"/>
    <w:rsid w:val="003F2B29"/>
    <w:rsid w:val="003F4A4A"/>
    <w:rsid w:val="003F551B"/>
    <w:rsid w:val="003F5A75"/>
    <w:rsid w:val="0040079B"/>
    <w:rsid w:val="00402C6F"/>
    <w:rsid w:val="00404631"/>
    <w:rsid w:val="00407013"/>
    <w:rsid w:val="004071E2"/>
    <w:rsid w:val="00410533"/>
    <w:rsid w:val="004106C8"/>
    <w:rsid w:val="0041109F"/>
    <w:rsid w:val="00413FAF"/>
    <w:rsid w:val="00416726"/>
    <w:rsid w:val="00420615"/>
    <w:rsid w:val="00421993"/>
    <w:rsid w:val="0042284B"/>
    <w:rsid w:val="00423DFA"/>
    <w:rsid w:val="0042552B"/>
    <w:rsid w:val="00430D0B"/>
    <w:rsid w:val="00434240"/>
    <w:rsid w:val="004379DE"/>
    <w:rsid w:val="00441E2A"/>
    <w:rsid w:val="0044269B"/>
    <w:rsid w:val="00443EB1"/>
    <w:rsid w:val="00446A19"/>
    <w:rsid w:val="00446A30"/>
    <w:rsid w:val="00447692"/>
    <w:rsid w:val="00447FE0"/>
    <w:rsid w:val="00450003"/>
    <w:rsid w:val="00450C8F"/>
    <w:rsid w:val="00452FD2"/>
    <w:rsid w:val="00455AB8"/>
    <w:rsid w:val="00455C2F"/>
    <w:rsid w:val="00456499"/>
    <w:rsid w:val="004612C9"/>
    <w:rsid w:val="00461752"/>
    <w:rsid w:val="00462E07"/>
    <w:rsid w:val="00462E81"/>
    <w:rsid w:val="00471023"/>
    <w:rsid w:val="00471A69"/>
    <w:rsid w:val="00471D60"/>
    <w:rsid w:val="00477953"/>
    <w:rsid w:val="004822F6"/>
    <w:rsid w:val="00482D90"/>
    <w:rsid w:val="0048417F"/>
    <w:rsid w:val="00487E54"/>
    <w:rsid w:val="00491BE6"/>
    <w:rsid w:val="00492DF9"/>
    <w:rsid w:val="004938B4"/>
    <w:rsid w:val="00494FEF"/>
    <w:rsid w:val="00495860"/>
    <w:rsid w:val="004964EE"/>
    <w:rsid w:val="004A3314"/>
    <w:rsid w:val="004A6531"/>
    <w:rsid w:val="004B1290"/>
    <w:rsid w:val="004B13D0"/>
    <w:rsid w:val="004B1975"/>
    <w:rsid w:val="004B369F"/>
    <w:rsid w:val="004B53E3"/>
    <w:rsid w:val="004B593C"/>
    <w:rsid w:val="004B5ABB"/>
    <w:rsid w:val="004B603F"/>
    <w:rsid w:val="004B79E8"/>
    <w:rsid w:val="004C4341"/>
    <w:rsid w:val="004C4530"/>
    <w:rsid w:val="004C5ACC"/>
    <w:rsid w:val="004D0545"/>
    <w:rsid w:val="004D1B74"/>
    <w:rsid w:val="004D4584"/>
    <w:rsid w:val="004E111F"/>
    <w:rsid w:val="004E1383"/>
    <w:rsid w:val="004E41F6"/>
    <w:rsid w:val="004E666D"/>
    <w:rsid w:val="004E6940"/>
    <w:rsid w:val="004F1360"/>
    <w:rsid w:val="004F5E2F"/>
    <w:rsid w:val="005013FD"/>
    <w:rsid w:val="005017AD"/>
    <w:rsid w:val="0050377C"/>
    <w:rsid w:val="00504442"/>
    <w:rsid w:val="00505DC0"/>
    <w:rsid w:val="00506253"/>
    <w:rsid w:val="00506819"/>
    <w:rsid w:val="0050720B"/>
    <w:rsid w:val="00510145"/>
    <w:rsid w:val="00512F42"/>
    <w:rsid w:val="0051326D"/>
    <w:rsid w:val="00515C07"/>
    <w:rsid w:val="00516A68"/>
    <w:rsid w:val="005170B1"/>
    <w:rsid w:val="00520B52"/>
    <w:rsid w:val="0052159A"/>
    <w:rsid w:val="0052557C"/>
    <w:rsid w:val="005364C3"/>
    <w:rsid w:val="005437A5"/>
    <w:rsid w:val="00544D1F"/>
    <w:rsid w:val="0054535F"/>
    <w:rsid w:val="00546047"/>
    <w:rsid w:val="005461FC"/>
    <w:rsid w:val="00546E54"/>
    <w:rsid w:val="00546F9B"/>
    <w:rsid w:val="005512F0"/>
    <w:rsid w:val="005538F0"/>
    <w:rsid w:val="00555C6B"/>
    <w:rsid w:val="005602B3"/>
    <w:rsid w:val="0056033A"/>
    <w:rsid w:val="005604D6"/>
    <w:rsid w:val="00561C40"/>
    <w:rsid w:val="00562CFE"/>
    <w:rsid w:val="005746C7"/>
    <w:rsid w:val="005751B7"/>
    <w:rsid w:val="00582AEC"/>
    <w:rsid w:val="005872EB"/>
    <w:rsid w:val="00587483"/>
    <w:rsid w:val="00592C29"/>
    <w:rsid w:val="00592D9D"/>
    <w:rsid w:val="00592DA6"/>
    <w:rsid w:val="00593F46"/>
    <w:rsid w:val="005973AE"/>
    <w:rsid w:val="005A0AD4"/>
    <w:rsid w:val="005A13F9"/>
    <w:rsid w:val="005A6625"/>
    <w:rsid w:val="005B2889"/>
    <w:rsid w:val="005B33B7"/>
    <w:rsid w:val="005B39AA"/>
    <w:rsid w:val="005C116C"/>
    <w:rsid w:val="005C1883"/>
    <w:rsid w:val="005C22C7"/>
    <w:rsid w:val="005C6A69"/>
    <w:rsid w:val="005C6BE1"/>
    <w:rsid w:val="005C6EC9"/>
    <w:rsid w:val="005C7806"/>
    <w:rsid w:val="005D058A"/>
    <w:rsid w:val="005D0681"/>
    <w:rsid w:val="005D2529"/>
    <w:rsid w:val="005D2FCC"/>
    <w:rsid w:val="005D7130"/>
    <w:rsid w:val="005E1C78"/>
    <w:rsid w:val="005E2363"/>
    <w:rsid w:val="005E32C1"/>
    <w:rsid w:val="005E3A1E"/>
    <w:rsid w:val="005E56AC"/>
    <w:rsid w:val="005F144E"/>
    <w:rsid w:val="005F2FA8"/>
    <w:rsid w:val="005F5DB8"/>
    <w:rsid w:val="00600A24"/>
    <w:rsid w:val="00600B2B"/>
    <w:rsid w:val="00602231"/>
    <w:rsid w:val="006060A4"/>
    <w:rsid w:val="006061E8"/>
    <w:rsid w:val="006129C0"/>
    <w:rsid w:val="00617013"/>
    <w:rsid w:val="006214CE"/>
    <w:rsid w:val="00622398"/>
    <w:rsid w:val="00622FA9"/>
    <w:rsid w:val="00624024"/>
    <w:rsid w:val="00624166"/>
    <w:rsid w:val="00627C6A"/>
    <w:rsid w:val="00627C9C"/>
    <w:rsid w:val="00627E26"/>
    <w:rsid w:val="00632730"/>
    <w:rsid w:val="006330EF"/>
    <w:rsid w:val="006345F3"/>
    <w:rsid w:val="006426FD"/>
    <w:rsid w:val="0064556B"/>
    <w:rsid w:val="00651394"/>
    <w:rsid w:val="00651EF3"/>
    <w:rsid w:val="0065230F"/>
    <w:rsid w:val="006548CE"/>
    <w:rsid w:val="00656616"/>
    <w:rsid w:val="00665265"/>
    <w:rsid w:val="00673288"/>
    <w:rsid w:val="00673343"/>
    <w:rsid w:val="00675E77"/>
    <w:rsid w:val="00677915"/>
    <w:rsid w:val="0068124C"/>
    <w:rsid w:val="00682857"/>
    <w:rsid w:val="00683EC3"/>
    <w:rsid w:val="00684BB0"/>
    <w:rsid w:val="006852E1"/>
    <w:rsid w:val="006861FB"/>
    <w:rsid w:val="00687A60"/>
    <w:rsid w:val="00687F75"/>
    <w:rsid w:val="00690A9F"/>
    <w:rsid w:val="00694815"/>
    <w:rsid w:val="00694B7E"/>
    <w:rsid w:val="006977CC"/>
    <w:rsid w:val="006A02C3"/>
    <w:rsid w:val="006A17E7"/>
    <w:rsid w:val="006A325D"/>
    <w:rsid w:val="006A734C"/>
    <w:rsid w:val="006B2A9C"/>
    <w:rsid w:val="006B2CA3"/>
    <w:rsid w:val="006B4ACA"/>
    <w:rsid w:val="006B500F"/>
    <w:rsid w:val="006C0D9E"/>
    <w:rsid w:val="006C1349"/>
    <w:rsid w:val="006C4DE7"/>
    <w:rsid w:val="006C62B0"/>
    <w:rsid w:val="006C77C1"/>
    <w:rsid w:val="006D00D9"/>
    <w:rsid w:val="006D0AAD"/>
    <w:rsid w:val="006D4C02"/>
    <w:rsid w:val="006D5597"/>
    <w:rsid w:val="006D5BB0"/>
    <w:rsid w:val="006E20F6"/>
    <w:rsid w:val="006E2362"/>
    <w:rsid w:val="006E23DF"/>
    <w:rsid w:val="006E27FD"/>
    <w:rsid w:val="006E6096"/>
    <w:rsid w:val="006F015E"/>
    <w:rsid w:val="006F0448"/>
    <w:rsid w:val="006F23B7"/>
    <w:rsid w:val="006F3CE2"/>
    <w:rsid w:val="006F5D09"/>
    <w:rsid w:val="006F65A7"/>
    <w:rsid w:val="006F6E3B"/>
    <w:rsid w:val="006F7202"/>
    <w:rsid w:val="007028E8"/>
    <w:rsid w:val="007030CB"/>
    <w:rsid w:val="00704429"/>
    <w:rsid w:val="00705DDE"/>
    <w:rsid w:val="0070685A"/>
    <w:rsid w:val="007110DB"/>
    <w:rsid w:val="00711786"/>
    <w:rsid w:val="00711A16"/>
    <w:rsid w:val="00716C0F"/>
    <w:rsid w:val="00717A1A"/>
    <w:rsid w:val="00723748"/>
    <w:rsid w:val="00723DC4"/>
    <w:rsid w:val="007255A1"/>
    <w:rsid w:val="00726217"/>
    <w:rsid w:val="00732649"/>
    <w:rsid w:val="00735D3E"/>
    <w:rsid w:val="00735D60"/>
    <w:rsid w:val="00736F84"/>
    <w:rsid w:val="00740DEB"/>
    <w:rsid w:val="00742A41"/>
    <w:rsid w:val="0074511E"/>
    <w:rsid w:val="007461CB"/>
    <w:rsid w:val="007464EB"/>
    <w:rsid w:val="007466CC"/>
    <w:rsid w:val="007479AA"/>
    <w:rsid w:val="007523F7"/>
    <w:rsid w:val="007557FA"/>
    <w:rsid w:val="0075653D"/>
    <w:rsid w:val="00760975"/>
    <w:rsid w:val="00762A84"/>
    <w:rsid w:val="007640C7"/>
    <w:rsid w:val="00766765"/>
    <w:rsid w:val="00766F5B"/>
    <w:rsid w:val="00767246"/>
    <w:rsid w:val="00767562"/>
    <w:rsid w:val="007701C8"/>
    <w:rsid w:val="0077378B"/>
    <w:rsid w:val="0077548F"/>
    <w:rsid w:val="00776F9B"/>
    <w:rsid w:val="007779D1"/>
    <w:rsid w:val="00781AE1"/>
    <w:rsid w:val="00781E80"/>
    <w:rsid w:val="007826E5"/>
    <w:rsid w:val="0078373A"/>
    <w:rsid w:val="0078534A"/>
    <w:rsid w:val="007857F8"/>
    <w:rsid w:val="00790859"/>
    <w:rsid w:val="007A1269"/>
    <w:rsid w:val="007A5DF4"/>
    <w:rsid w:val="007A6097"/>
    <w:rsid w:val="007A6E32"/>
    <w:rsid w:val="007A75F2"/>
    <w:rsid w:val="007B2FB4"/>
    <w:rsid w:val="007B3939"/>
    <w:rsid w:val="007B4909"/>
    <w:rsid w:val="007B57D8"/>
    <w:rsid w:val="007B6641"/>
    <w:rsid w:val="007C1E91"/>
    <w:rsid w:val="007C2D12"/>
    <w:rsid w:val="007C2F65"/>
    <w:rsid w:val="007C32F8"/>
    <w:rsid w:val="007C74F4"/>
    <w:rsid w:val="007D191A"/>
    <w:rsid w:val="007D7268"/>
    <w:rsid w:val="007D75A0"/>
    <w:rsid w:val="007E0823"/>
    <w:rsid w:val="007E0839"/>
    <w:rsid w:val="007E1E3F"/>
    <w:rsid w:val="007E1F3C"/>
    <w:rsid w:val="007E2C20"/>
    <w:rsid w:val="007F1A5B"/>
    <w:rsid w:val="007F2485"/>
    <w:rsid w:val="007F32C8"/>
    <w:rsid w:val="007F79A5"/>
    <w:rsid w:val="007F7A47"/>
    <w:rsid w:val="00800366"/>
    <w:rsid w:val="00800725"/>
    <w:rsid w:val="00801817"/>
    <w:rsid w:val="0080271F"/>
    <w:rsid w:val="008055D3"/>
    <w:rsid w:val="008056CC"/>
    <w:rsid w:val="00807D26"/>
    <w:rsid w:val="00810F33"/>
    <w:rsid w:val="00813B60"/>
    <w:rsid w:val="00820B1E"/>
    <w:rsid w:val="00822A1C"/>
    <w:rsid w:val="00824894"/>
    <w:rsid w:val="00826CCD"/>
    <w:rsid w:val="00826D4C"/>
    <w:rsid w:val="0082771B"/>
    <w:rsid w:val="00827FE4"/>
    <w:rsid w:val="008329AC"/>
    <w:rsid w:val="00833814"/>
    <w:rsid w:val="0083391B"/>
    <w:rsid w:val="00835791"/>
    <w:rsid w:val="00835CB7"/>
    <w:rsid w:val="00836757"/>
    <w:rsid w:val="008413F1"/>
    <w:rsid w:val="00843E1B"/>
    <w:rsid w:val="00846D9B"/>
    <w:rsid w:val="008478A9"/>
    <w:rsid w:val="00847A9D"/>
    <w:rsid w:val="00847FCB"/>
    <w:rsid w:val="0085461F"/>
    <w:rsid w:val="008615DF"/>
    <w:rsid w:val="0086569C"/>
    <w:rsid w:val="00865AA5"/>
    <w:rsid w:val="00865AEC"/>
    <w:rsid w:val="00865EE2"/>
    <w:rsid w:val="00870B44"/>
    <w:rsid w:val="008734C8"/>
    <w:rsid w:val="00874952"/>
    <w:rsid w:val="008777CC"/>
    <w:rsid w:val="0087784A"/>
    <w:rsid w:val="00880CA2"/>
    <w:rsid w:val="0088102E"/>
    <w:rsid w:val="00883920"/>
    <w:rsid w:val="00884928"/>
    <w:rsid w:val="00884CCD"/>
    <w:rsid w:val="00884F67"/>
    <w:rsid w:val="0088558B"/>
    <w:rsid w:val="008856A6"/>
    <w:rsid w:val="008867AE"/>
    <w:rsid w:val="00893B15"/>
    <w:rsid w:val="00895EAC"/>
    <w:rsid w:val="00896294"/>
    <w:rsid w:val="008963D4"/>
    <w:rsid w:val="00896BDA"/>
    <w:rsid w:val="008971F6"/>
    <w:rsid w:val="008A0CDE"/>
    <w:rsid w:val="008A3AB5"/>
    <w:rsid w:val="008A426A"/>
    <w:rsid w:val="008A6520"/>
    <w:rsid w:val="008B1609"/>
    <w:rsid w:val="008B2E01"/>
    <w:rsid w:val="008B79B4"/>
    <w:rsid w:val="008C1A1A"/>
    <w:rsid w:val="008C291E"/>
    <w:rsid w:val="008C37AD"/>
    <w:rsid w:val="008C4D68"/>
    <w:rsid w:val="008C5551"/>
    <w:rsid w:val="008C5A13"/>
    <w:rsid w:val="008C5C45"/>
    <w:rsid w:val="008C7562"/>
    <w:rsid w:val="008D113B"/>
    <w:rsid w:val="008D1DBA"/>
    <w:rsid w:val="008D1EB6"/>
    <w:rsid w:val="008D2B1B"/>
    <w:rsid w:val="008D3193"/>
    <w:rsid w:val="008D4552"/>
    <w:rsid w:val="008D483E"/>
    <w:rsid w:val="008D508E"/>
    <w:rsid w:val="008D5D45"/>
    <w:rsid w:val="008E1677"/>
    <w:rsid w:val="008E45C6"/>
    <w:rsid w:val="008E49FE"/>
    <w:rsid w:val="008E4DA8"/>
    <w:rsid w:val="008E7F07"/>
    <w:rsid w:val="008F2987"/>
    <w:rsid w:val="008F29F6"/>
    <w:rsid w:val="008F2A93"/>
    <w:rsid w:val="008F3B43"/>
    <w:rsid w:val="008F45A2"/>
    <w:rsid w:val="008F6342"/>
    <w:rsid w:val="008F6D4D"/>
    <w:rsid w:val="008F743F"/>
    <w:rsid w:val="008F7598"/>
    <w:rsid w:val="00903C6E"/>
    <w:rsid w:val="009051BE"/>
    <w:rsid w:val="0090778A"/>
    <w:rsid w:val="00910891"/>
    <w:rsid w:val="009115B2"/>
    <w:rsid w:val="00911E28"/>
    <w:rsid w:val="00912171"/>
    <w:rsid w:val="0091251A"/>
    <w:rsid w:val="0091394F"/>
    <w:rsid w:val="00920369"/>
    <w:rsid w:val="00920C7E"/>
    <w:rsid w:val="00927E52"/>
    <w:rsid w:val="0093044B"/>
    <w:rsid w:val="009307A5"/>
    <w:rsid w:val="00931584"/>
    <w:rsid w:val="00932071"/>
    <w:rsid w:val="009369CB"/>
    <w:rsid w:val="00937876"/>
    <w:rsid w:val="0094214F"/>
    <w:rsid w:val="00942228"/>
    <w:rsid w:val="0094230E"/>
    <w:rsid w:val="00942E7E"/>
    <w:rsid w:val="00947CB0"/>
    <w:rsid w:val="00953762"/>
    <w:rsid w:val="009542FE"/>
    <w:rsid w:val="009546A8"/>
    <w:rsid w:val="00963DAF"/>
    <w:rsid w:val="00964522"/>
    <w:rsid w:val="00970B9A"/>
    <w:rsid w:val="00970CA8"/>
    <w:rsid w:val="00971612"/>
    <w:rsid w:val="00973988"/>
    <w:rsid w:val="00975279"/>
    <w:rsid w:val="00977EBB"/>
    <w:rsid w:val="00980847"/>
    <w:rsid w:val="00983329"/>
    <w:rsid w:val="00983426"/>
    <w:rsid w:val="009855D8"/>
    <w:rsid w:val="0099396F"/>
    <w:rsid w:val="0099400C"/>
    <w:rsid w:val="009959BA"/>
    <w:rsid w:val="00996AAC"/>
    <w:rsid w:val="00996E63"/>
    <w:rsid w:val="009A0A09"/>
    <w:rsid w:val="009A14DC"/>
    <w:rsid w:val="009A25F6"/>
    <w:rsid w:val="009A281F"/>
    <w:rsid w:val="009A3B63"/>
    <w:rsid w:val="009A41A2"/>
    <w:rsid w:val="009A5D2F"/>
    <w:rsid w:val="009A6546"/>
    <w:rsid w:val="009A7A1E"/>
    <w:rsid w:val="009B218A"/>
    <w:rsid w:val="009B6856"/>
    <w:rsid w:val="009C2B9E"/>
    <w:rsid w:val="009C3998"/>
    <w:rsid w:val="009C50EF"/>
    <w:rsid w:val="009C654E"/>
    <w:rsid w:val="009D13EB"/>
    <w:rsid w:val="009D1989"/>
    <w:rsid w:val="009D1C39"/>
    <w:rsid w:val="009D30D0"/>
    <w:rsid w:val="009D44C3"/>
    <w:rsid w:val="009D49D0"/>
    <w:rsid w:val="009D6914"/>
    <w:rsid w:val="009D6A00"/>
    <w:rsid w:val="009D7CB8"/>
    <w:rsid w:val="009E0B75"/>
    <w:rsid w:val="009E13D6"/>
    <w:rsid w:val="009E1C16"/>
    <w:rsid w:val="009F1B58"/>
    <w:rsid w:val="009F3376"/>
    <w:rsid w:val="009F3881"/>
    <w:rsid w:val="009F4883"/>
    <w:rsid w:val="009F4E82"/>
    <w:rsid w:val="009F5C58"/>
    <w:rsid w:val="009F6803"/>
    <w:rsid w:val="00A00319"/>
    <w:rsid w:val="00A0065A"/>
    <w:rsid w:val="00A041C6"/>
    <w:rsid w:val="00A042E3"/>
    <w:rsid w:val="00A06C94"/>
    <w:rsid w:val="00A0754B"/>
    <w:rsid w:val="00A107DD"/>
    <w:rsid w:val="00A10B89"/>
    <w:rsid w:val="00A11835"/>
    <w:rsid w:val="00A1256B"/>
    <w:rsid w:val="00A12891"/>
    <w:rsid w:val="00A13E5F"/>
    <w:rsid w:val="00A16897"/>
    <w:rsid w:val="00A16DC0"/>
    <w:rsid w:val="00A17362"/>
    <w:rsid w:val="00A226C4"/>
    <w:rsid w:val="00A234C9"/>
    <w:rsid w:val="00A250FE"/>
    <w:rsid w:val="00A25FD3"/>
    <w:rsid w:val="00A31B15"/>
    <w:rsid w:val="00A35524"/>
    <w:rsid w:val="00A3683B"/>
    <w:rsid w:val="00A41537"/>
    <w:rsid w:val="00A4194A"/>
    <w:rsid w:val="00A41ABE"/>
    <w:rsid w:val="00A44F0D"/>
    <w:rsid w:val="00A45A99"/>
    <w:rsid w:val="00A45D6E"/>
    <w:rsid w:val="00A5331B"/>
    <w:rsid w:val="00A542FA"/>
    <w:rsid w:val="00A6462C"/>
    <w:rsid w:val="00A660BC"/>
    <w:rsid w:val="00A66DFF"/>
    <w:rsid w:val="00A67ECE"/>
    <w:rsid w:val="00A700FF"/>
    <w:rsid w:val="00A74052"/>
    <w:rsid w:val="00A800CE"/>
    <w:rsid w:val="00A80AFD"/>
    <w:rsid w:val="00A82AF2"/>
    <w:rsid w:val="00A83A1F"/>
    <w:rsid w:val="00A83B8F"/>
    <w:rsid w:val="00A8581D"/>
    <w:rsid w:val="00A878FA"/>
    <w:rsid w:val="00AA2C5E"/>
    <w:rsid w:val="00AA48CF"/>
    <w:rsid w:val="00AA4D5E"/>
    <w:rsid w:val="00AA52D4"/>
    <w:rsid w:val="00AA5495"/>
    <w:rsid w:val="00AA71DA"/>
    <w:rsid w:val="00AB3203"/>
    <w:rsid w:val="00AB44FC"/>
    <w:rsid w:val="00AB52EE"/>
    <w:rsid w:val="00AB64B3"/>
    <w:rsid w:val="00AB6F85"/>
    <w:rsid w:val="00AC2822"/>
    <w:rsid w:val="00AC3D41"/>
    <w:rsid w:val="00AC4F2F"/>
    <w:rsid w:val="00AC5402"/>
    <w:rsid w:val="00AC7711"/>
    <w:rsid w:val="00AD092E"/>
    <w:rsid w:val="00AD49B2"/>
    <w:rsid w:val="00AE0464"/>
    <w:rsid w:val="00AE293B"/>
    <w:rsid w:val="00AE37C1"/>
    <w:rsid w:val="00AE5B1D"/>
    <w:rsid w:val="00AE5E59"/>
    <w:rsid w:val="00AE71CF"/>
    <w:rsid w:val="00AF28C4"/>
    <w:rsid w:val="00AF304B"/>
    <w:rsid w:val="00AF5DC2"/>
    <w:rsid w:val="00AF6506"/>
    <w:rsid w:val="00B023D4"/>
    <w:rsid w:val="00B0278B"/>
    <w:rsid w:val="00B05E3A"/>
    <w:rsid w:val="00B0604B"/>
    <w:rsid w:val="00B06DBD"/>
    <w:rsid w:val="00B07864"/>
    <w:rsid w:val="00B1350D"/>
    <w:rsid w:val="00B1356F"/>
    <w:rsid w:val="00B13961"/>
    <w:rsid w:val="00B1445B"/>
    <w:rsid w:val="00B17735"/>
    <w:rsid w:val="00B17C1B"/>
    <w:rsid w:val="00B17FEF"/>
    <w:rsid w:val="00B200C8"/>
    <w:rsid w:val="00B201F2"/>
    <w:rsid w:val="00B21691"/>
    <w:rsid w:val="00B23A1F"/>
    <w:rsid w:val="00B24248"/>
    <w:rsid w:val="00B2481F"/>
    <w:rsid w:val="00B26B94"/>
    <w:rsid w:val="00B27742"/>
    <w:rsid w:val="00B30996"/>
    <w:rsid w:val="00B31BCB"/>
    <w:rsid w:val="00B31EA6"/>
    <w:rsid w:val="00B34062"/>
    <w:rsid w:val="00B347E9"/>
    <w:rsid w:val="00B36309"/>
    <w:rsid w:val="00B4213B"/>
    <w:rsid w:val="00B422F8"/>
    <w:rsid w:val="00B45ABB"/>
    <w:rsid w:val="00B46E54"/>
    <w:rsid w:val="00B515DC"/>
    <w:rsid w:val="00B516E7"/>
    <w:rsid w:val="00B519FA"/>
    <w:rsid w:val="00B54F1F"/>
    <w:rsid w:val="00B63211"/>
    <w:rsid w:val="00B637E4"/>
    <w:rsid w:val="00B65D96"/>
    <w:rsid w:val="00B7119E"/>
    <w:rsid w:val="00B7324E"/>
    <w:rsid w:val="00B75039"/>
    <w:rsid w:val="00B83DE3"/>
    <w:rsid w:val="00B84B5E"/>
    <w:rsid w:val="00B85ECD"/>
    <w:rsid w:val="00B95D3C"/>
    <w:rsid w:val="00B96DD1"/>
    <w:rsid w:val="00B9713C"/>
    <w:rsid w:val="00B9722C"/>
    <w:rsid w:val="00BA0E53"/>
    <w:rsid w:val="00BA36D9"/>
    <w:rsid w:val="00BA491F"/>
    <w:rsid w:val="00BB09BB"/>
    <w:rsid w:val="00BB7883"/>
    <w:rsid w:val="00BC00FE"/>
    <w:rsid w:val="00BC0355"/>
    <w:rsid w:val="00BC2415"/>
    <w:rsid w:val="00BC2DEA"/>
    <w:rsid w:val="00BC7303"/>
    <w:rsid w:val="00BC7950"/>
    <w:rsid w:val="00BD06DE"/>
    <w:rsid w:val="00BD24A1"/>
    <w:rsid w:val="00BD2ECA"/>
    <w:rsid w:val="00BD314E"/>
    <w:rsid w:val="00BD48F2"/>
    <w:rsid w:val="00BD76CE"/>
    <w:rsid w:val="00BD77C0"/>
    <w:rsid w:val="00BE1AEE"/>
    <w:rsid w:val="00BE33A2"/>
    <w:rsid w:val="00BE6722"/>
    <w:rsid w:val="00BF08A2"/>
    <w:rsid w:val="00BF0F02"/>
    <w:rsid w:val="00BF30F2"/>
    <w:rsid w:val="00BF4802"/>
    <w:rsid w:val="00BF5890"/>
    <w:rsid w:val="00BF5BD1"/>
    <w:rsid w:val="00BF6E5C"/>
    <w:rsid w:val="00BF7A79"/>
    <w:rsid w:val="00C0199F"/>
    <w:rsid w:val="00C0203E"/>
    <w:rsid w:val="00C04EE5"/>
    <w:rsid w:val="00C06248"/>
    <w:rsid w:val="00C0799A"/>
    <w:rsid w:val="00C146CA"/>
    <w:rsid w:val="00C167F2"/>
    <w:rsid w:val="00C21DE5"/>
    <w:rsid w:val="00C23271"/>
    <w:rsid w:val="00C25B0E"/>
    <w:rsid w:val="00C260CC"/>
    <w:rsid w:val="00C265C7"/>
    <w:rsid w:val="00C26B84"/>
    <w:rsid w:val="00C32CE9"/>
    <w:rsid w:val="00C356B8"/>
    <w:rsid w:val="00C35963"/>
    <w:rsid w:val="00C37082"/>
    <w:rsid w:val="00C51A5A"/>
    <w:rsid w:val="00C53F5C"/>
    <w:rsid w:val="00C54018"/>
    <w:rsid w:val="00C60018"/>
    <w:rsid w:val="00C63874"/>
    <w:rsid w:val="00C64082"/>
    <w:rsid w:val="00C64566"/>
    <w:rsid w:val="00C718A6"/>
    <w:rsid w:val="00C730EB"/>
    <w:rsid w:val="00C73CF7"/>
    <w:rsid w:val="00C7545A"/>
    <w:rsid w:val="00C76B09"/>
    <w:rsid w:val="00C81243"/>
    <w:rsid w:val="00C81CCB"/>
    <w:rsid w:val="00C91744"/>
    <w:rsid w:val="00C94878"/>
    <w:rsid w:val="00C9572A"/>
    <w:rsid w:val="00C95E5F"/>
    <w:rsid w:val="00C97B7F"/>
    <w:rsid w:val="00CA06C9"/>
    <w:rsid w:val="00CA1B9F"/>
    <w:rsid w:val="00CA2C65"/>
    <w:rsid w:val="00CA4ED8"/>
    <w:rsid w:val="00CB06B0"/>
    <w:rsid w:val="00CB124F"/>
    <w:rsid w:val="00CB2484"/>
    <w:rsid w:val="00CB295E"/>
    <w:rsid w:val="00CB30D3"/>
    <w:rsid w:val="00CB56A7"/>
    <w:rsid w:val="00CB6F82"/>
    <w:rsid w:val="00CC6037"/>
    <w:rsid w:val="00CC7007"/>
    <w:rsid w:val="00CD1977"/>
    <w:rsid w:val="00CD4027"/>
    <w:rsid w:val="00CE314E"/>
    <w:rsid w:val="00CE35CB"/>
    <w:rsid w:val="00CE5505"/>
    <w:rsid w:val="00CF5B53"/>
    <w:rsid w:val="00CF5E98"/>
    <w:rsid w:val="00CF6575"/>
    <w:rsid w:val="00D011FA"/>
    <w:rsid w:val="00D016F7"/>
    <w:rsid w:val="00D07CDA"/>
    <w:rsid w:val="00D10846"/>
    <w:rsid w:val="00D10CF9"/>
    <w:rsid w:val="00D11324"/>
    <w:rsid w:val="00D124B3"/>
    <w:rsid w:val="00D130E8"/>
    <w:rsid w:val="00D137E3"/>
    <w:rsid w:val="00D13DF7"/>
    <w:rsid w:val="00D14BC7"/>
    <w:rsid w:val="00D201C2"/>
    <w:rsid w:val="00D224A9"/>
    <w:rsid w:val="00D2292F"/>
    <w:rsid w:val="00D23F62"/>
    <w:rsid w:val="00D23F72"/>
    <w:rsid w:val="00D26E13"/>
    <w:rsid w:val="00D27507"/>
    <w:rsid w:val="00D30107"/>
    <w:rsid w:val="00D34100"/>
    <w:rsid w:val="00D3745C"/>
    <w:rsid w:val="00D40252"/>
    <w:rsid w:val="00D40583"/>
    <w:rsid w:val="00D43C07"/>
    <w:rsid w:val="00D45BAF"/>
    <w:rsid w:val="00D45D6B"/>
    <w:rsid w:val="00D51A4D"/>
    <w:rsid w:val="00D525A0"/>
    <w:rsid w:val="00D525AD"/>
    <w:rsid w:val="00D568C1"/>
    <w:rsid w:val="00D56E92"/>
    <w:rsid w:val="00D57772"/>
    <w:rsid w:val="00D60151"/>
    <w:rsid w:val="00D60C20"/>
    <w:rsid w:val="00D60DEB"/>
    <w:rsid w:val="00D60EF1"/>
    <w:rsid w:val="00D61AFA"/>
    <w:rsid w:val="00D652C1"/>
    <w:rsid w:val="00D6745F"/>
    <w:rsid w:val="00D6781D"/>
    <w:rsid w:val="00D71EB9"/>
    <w:rsid w:val="00D72718"/>
    <w:rsid w:val="00D7432B"/>
    <w:rsid w:val="00D74417"/>
    <w:rsid w:val="00D75B61"/>
    <w:rsid w:val="00D81257"/>
    <w:rsid w:val="00D822A6"/>
    <w:rsid w:val="00D836E9"/>
    <w:rsid w:val="00D8434E"/>
    <w:rsid w:val="00D84FD9"/>
    <w:rsid w:val="00D85301"/>
    <w:rsid w:val="00D85AC7"/>
    <w:rsid w:val="00D85D03"/>
    <w:rsid w:val="00D91E45"/>
    <w:rsid w:val="00D93653"/>
    <w:rsid w:val="00D94B12"/>
    <w:rsid w:val="00D9573C"/>
    <w:rsid w:val="00D964E5"/>
    <w:rsid w:val="00D97014"/>
    <w:rsid w:val="00DA2CA2"/>
    <w:rsid w:val="00DA5EE3"/>
    <w:rsid w:val="00DA6833"/>
    <w:rsid w:val="00DB4B85"/>
    <w:rsid w:val="00DC04DD"/>
    <w:rsid w:val="00DC2AE2"/>
    <w:rsid w:val="00DC31FC"/>
    <w:rsid w:val="00DC35AC"/>
    <w:rsid w:val="00DC5A89"/>
    <w:rsid w:val="00DD1EC2"/>
    <w:rsid w:val="00DE0669"/>
    <w:rsid w:val="00DE1DD3"/>
    <w:rsid w:val="00DE4570"/>
    <w:rsid w:val="00DE6D8A"/>
    <w:rsid w:val="00DE7395"/>
    <w:rsid w:val="00DE7FC8"/>
    <w:rsid w:val="00DF30E7"/>
    <w:rsid w:val="00DF3C1B"/>
    <w:rsid w:val="00DF4514"/>
    <w:rsid w:val="00DF557C"/>
    <w:rsid w:val="00E00E04"/>
    <w:rsid w:val="00E0210F"/>
    <w:rsid w:val="00E02AF6"/>
    <w:rsid w:val="00E03CE9"/>
    <w:rsid w:val="00E04B02"/>
    <w:rsid w:val="00E06B08"/>
    <w:rsid w:val="00E13BF0"/>
    <w:rsid w:val="00E17A41"/>
    <w:rsid w:val="00E17DF3"/>
    <w:rsid w:val="00E2017A"/>
    <w:rsid w:val="00E205E2"/>
    <w:rsid w:val="00E233B9"/>
    <w:rsid w:val="00E23D2A"/>
    <w:rsid w:val="00E248CE"/>
    <w:rsid w:val="00E24E6A"/>
    <w:rsid w:val="00E25B05"/>
    <w:rsid w:val="00E266BC"/>
    <w:rsid w:val="00E323C1"/>
    <w:rsid w:val="00E329EF"/>
    <w:rsid w:val="00E3586C"/>
    <w:rsid w:val="00E365C3"/>
    <w:rsid w:val="00E41006"/>
    <w:rsid w:val="00E4599D"/>
    <w:rsid w:val="00E50449"/>
    <w:rsid w:val="00E53B47"/>
    <w:rsid w:val="00E54977"/>
    <w:rsid w:val="00E56335"/>
    <w:rsid w:val="00E5757F"/>
    <w:rsid w:val="00E61A6F"/>
    <w:rsid w:val="00E631ED"/>
    <w:rsid w:val="00E71215"/>
    <w:rsid w:val="00E716F6"/>
    <w:rsid w:val="00E727A5"/>
    <w:rsid w:val="00E7506C"/>
    <w:rsid w:val="00E753D0"/>
    <w:rsid w:val="00E80823"/>
    <w:rsid w:val="00E823FC"/>
    <w:rsid w:val="00E83262"/>
    <w:rsid w:val="00E93E20"/>
    <w:rsid w:val="00E9646E"/>
    <w:rsid w:val="00E97EAB"/>
    <w:rsid w:val="00EA07B3"/>
    <w:rsid w:val="00EA16B8"/>
    <w:rsid w:val="00EA1D8C"/>
    <w:rsid w:val="00EA2088"/>
    <w:rsid w:val="00EA40B3"/>
    <w:rsid w:val="00EA7D8A"/>
    <w:rsid w:val="00EA7FEC"/>
    <w:rsid w:val="00EB0975"/>
    <w:rsid w:val="00EB27DD"/>
    <w:rsid w:val="00EB2E6D"/>
    <w:rsid w:val="00EB392A"/>
    <w:rsid w:val="00EB533C"/>
    <w:rsid w:val="00EB7B1B"/>
    <w:rsid w:val="00EC0168"/>
    <w:rsid w:val="00EC134D"/>
    <w:rsid w:val="00EC2CEC"/>
    <w:rsid w:val="00EC3280"/>
    <w:rsid w:val="00EC58AC"/>
    <w:rsid w:val="00EC7C62"/>
    <w:rsid w:val="00ED0AD6"/>
    <w:rsid w:val="00ED0E6B"/>
    <w:rsid w:val="00ED15C9"/>
    <w:rsid w:val="00ED356A"/>
    <w:rsid w:val="00ED380E"/>
    <w:rsid w:val="00ED5670"/>
    <w:rsid w:val="00ED61D4"/>
    <w:rsid w:val="00EE04F7"/>
    <w:rsid w:val="00EE6ACB"/>
    <w:rsid w:val="00F02AC9"/>
    <w:rsid w:val="00F10066"/>
    <w:rsid w:val="00F11CF2"/>
    <w:rsid w:val="00F17809"/>
    <w:rsid w:val="00F204CC"/>
    <w:rsid w:val="00F207F0"/>
    <w:rsid w:val="00F227AD"/>
    <w:rsid w:val="00F23767"/>
    <w:rsid w:val="00F26C1A"/>
    <w:rsid w:val="00F33B06"/>
    <w:rsid w:val="00F34D23"/>
    <w:rsid w:val="00F3575A"/>
    <w:rsid w:val="00F45920"/>
    <w:rsid w:val="00F46FE1"/>
    <w:rsid w:val="00F51ABB"/>
    <w:rsid w:val="00F5257C"/>
    <w:rsid w:val="00F54314"/>
    <w:rsid w:val="00F5585B"/>
    <w:rsid w:val="00F60943"/>
    <w:rsid w:val="00F61ABB"/>
    <w:rsid w:val="00F630EB"/>
    <w:rsid w:val="00F654AB"/>
    <w:rsid w:val="00F6743F"/>
    <w:rsid w:val="00F70014"/>
    <w:rsid w:val="00F7211E"/>
    <w:rsid w:val="00F72FF4"/>
    <w:rsid w:val="00F7476B"/>
    <w:rsid w:val="00F752DB"/>
    <w:rsid w:val="00F75539"/>
    <w:rsid w:val="00F760C6"/>
    <w:rsid w:val="00F80E35"/>
    <w:rsid w:val="00F82288"/>
    <w:rsid w:val="00F8258B"/>
    <w:rsid w:val="00F836F8"/>
    <w:rsid w:val="00F955EB"/>
    <w:rsid w:val="00FA22DF"/>
    <w:rsid w:val="00FA6391"/>
    <w:rsid w:val="00FA69B9"/>
    <w:rsid w:val="00FA704A"/>
    <w:rsid w:val="00FB1472"/>
    <w:rsid w:val="00FB2187"/>
    <w:rsid w:val="00FB617A"/>
    <w:rsid w:val="00FB6910"/>
    <w:rsid w:val="00FB6DA9"/>
    <w:rsid w:val="00FC1069"/>
    <w:rsid w:val="00FC1271"/>
    <w:rsid w:val="00FC22B1"/>
    <w:rsid w:val="00FC2FE0"/>
    <w:rsid w:val="00FC6D3D"/>
    <w:rsid w:val="00FC7CC3"/>
    <w:rsid w:val="00FD1A34"/>
    <w:rsid w:val="00FD1DC4"/>
    <w:rsid w:val="00FD43F3"/>
    <w:rsid w:val="00FD47D9"/>
    <w:rsid w:val="00FD55A5"/>
    <w:rsid w:val="00FD633D"/>
    <w:rsid w:val="00FD63A2"/>
    <w:rsid w:val="00FD7B3D"/>
    <w:rsid w:val="00FD7FFB"/>
    <w:rsid w:val="00FE1D00"/>
    <w:rsid w:val="00FE3A8D"/>
    <w:rsid w:val="00FE4179"/>
    <w:rsid w:val="00FE4C30"/>
    <w:rsid w:val="00FE539B"/>
    <w:rsid w:val="00FE6930"/>
    <w:rsid w:val="00FE79DA"/>
    <w:rsid w:val="00FF03E5"/>
    <w:rsid w:val="00FF05CE"/>
    <w:rsid w:val="00FF16D5"/>
    <w:rsid w:val="00FF5D2F"/>
    <w:rsid w:val="00FF70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01C8"/>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701C8"/>
    <w:pPr>
      <w:spacing w:after="120" w:line="480" w:lineRule="auto"/>
    </w:pPr>
  </w:style>
  <w:style w:type="table" w:styleId="a3">
    <w:name w:val="Table Grid"/>
    <w:basedOn w:val="a1"/>
    <w:rsid w:val="007701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Знак Знак Знак2 Знак"/>
    <w:basedOn w:val="a"/>
    <w:rsid w:val="007701C8"/>
    <w:pPr>
      <w:widowControl w:val="0"/>
      <w:adjustRightInd w:val="0"/>
      <w:spacing w:after="160" w:line="240" w:lineRule="exact"/>
      <w:jc w:val="right"/>
    </w:pPr>
    <w:rPr>
      <w:sz w:val="20"/>
      <w:lang w:val="en-GB" w:eastAsia="en-US"/>
    </w:rPr>
  </w:style>
  <w:style w:type="paragraph" w:styleId="a4">
    <w:name w:val="Body Text Indent"/>
    <w:basedOn w:val="a"/>
    <w:rsid w:val="007701C8"/>
    <w:pPr>
      <w:spacing w:after="120"/>
      <w:ind w:left="283"/>
    </w:pPr>
  </w:style>
  <w:style w:type="paragraph" w:customStyle="1" w:styleId="a5">
    <w:name w:val="Знак"/>
    <w:basedOn w:val="a"/>
    <w:rsid w:val="00E80823"/>
    <w:pPr>
      <w:spacing w:after="160" w:line="240" w:lineRule="exact"/>
    </w:pPr>
    <w:rPr>
      <w:rFonts w:ascii="Verdana" w:hAnsi="Verdana"/>
      <w:sz w:val="24"/>
      <w:szCs w:val="24"/>
      <w:lang w:val="en-US" w:eastAsia="en-US"/>
    </w:rPr>
  </w:style>
  <w:style w:type="paragraph" w:styleId="a6">
    <w:name w:val="Balloon Text"/>
    <w:basedOn w:val="a"/>
    <w:semiHidden/>
    <w:rsid w:val="004B53E3"/>
    <w:rPr>
      <w:rFonts w:ascii="Tahoma" w:hAnsi="Tahoma" w:cs="Tahoma"/>
      <w:sz w:val="16"/>
      <w:szCs w:val="16"/>
    </w:rPr>
  </w:style>
  <w:style w:type="paragraph" w:customStyle="1" w:styleId="Style1">
    <w:name w:val="Style1"/>
    <w:basedOn w:val="a"/>
    <w:rsid w:val="00CB56A7"/>
    <w:pPr>
      <w:widowControl w:val="0"/>
      <w:autoSpaceDE w:val="0"/>
      <w:autoSpaceDN w:val="0"/>
      <w:adjustRightInd w:val="0"/>
      <w:spacing w:line="278" w:lineRule="exact"/>
    </w:pPr>
    <w:rPr>
      <w:rFonts w:ascii="Century Schoolbook" w:hAnsi="Century Schoolbook"/>
      <w:sz w:val="24"/>
      <w:szCs w:val="24"/>
    </w:rPr>
  </w:style>
  <w:style w:type="paragraph" w:customStyle="1" w:styleId="Style2">
    <w:name w:val="Style2"/>
    <w:basedOn w:val="a"/>
    <w:rsid w:val="00CB56A7"/>
    <w:pPr>
      <w:widowControl w:val="0"/>
      <w:autoSpaceDE w:val="0"/>
      <w:autoSpaceDN w:val="0"/>
      <w:adjustRightInd w:val="0"/>
      <w:spacing w:line="276" w:lineRule="exact"/>
      <w:jc w:val="center"/>
    </w:pPr>
    <w:rPr>
      <w:rFonts w:ascii="Century Schoolbook" w:hAnsi="Century Schoolbook"/>
      <w:sz w:val="24"/>
      <w:szCs w:val="24"/>
    </w:rPr>
  </w:style>
  <w:style w:type="character" w:customStyle="1" w:styleId="FontStyle11">
    <w:name w:val="Font Style11"/>
    <w:rsid w:val="00CB56A7"/>
    <w:rPr>
      <w:rFonts w:ascii="Century Schoolbook" w:hAnsi="Century Schoolbook" w:cs="Century Schoolbook"/>
      <w:sz w:val="20"/>
      <w:szCs w:val="20"/>
    </w:rPr>
  </w:style>
  <w:style w:type="character" w:customStyle="1" w:styleId="FontStyle12">
    <w:name w:val="Font Style12"/>
    <w:rsid w:val="00CB56A7"/>
    <w:rPr>
      <w:rFonts w:ascii="Times New Roman" w:hAnsi="Times New Roman" w:cs="Times New Roman"/>
      <w:sz w:val="22"/>
      <w:szCs w:val="22"/>
    </w:rPr>
  </w:style>
  <w:style w:type="paragraph" w:customStyle="1" w:styleId="Style4">
    <w:name w:val="Style4"/>
    <w:basedOn w:val="a"/>
    <w:rsid w:val="00B4213B"/>
    <w:pPr>
      <w:widowControl w:val="0"/>
      <w:autoSpaceDE w:val="0"/>
      <w:autoSpaceDN w:val="0"/>
      <w:adjustRightInd w:val="0"/>
      <w:spacing w:line="276" w:lineRule="exact"/>
    </w:pPr>
    <w:rPr>
      <w:sz w:val="24"/>
      <w:szCs w:val="24"/>
    </w:rPr>
  </w:style>
  <w:style w:type="paragraph" w:styleId="a7">
    <w:name w:val="Body Text"/>
    <w:basedOn w:val="a"/>
    <w:rsid w:val="00416726"/>
    <w:pPr>
      <w:spacing w:after="120"/>
    </w:pPr>
  </w:style>
  <w:style w:type="paragraph" w:customStyle="1" w:styleId="ConsPlusNormal">
    <w:name w:val="ConsPlusNormal"/>
    <w:rsid w:val="00416726"/>
    <w:pPr>
      <w:widowControl w:val="0"/>
      <w:autoSpaceDE w:val="0"/>
      <w:autoSpaceDN w:val="0"/>
      <w:adjustRightInd w:val="0"/>
      <w:ind w:firstLine="720"/>
    </w:pPr>
    <w:rPr>
      <w:rFonts w:ascii="Arial" w:hAnsi="Arial" w:cs="Arial"/>
    </w:rPr>
  </w:style>
  <w:style w:type="paragraph" w:styleId="a8">
    <w:name w:val="Normal (Web)"/>
    <w:basedOn w:val="a"/>
    <w:rsid w:val="00705DDE"/>
    <w:pPr>
      <w:spacing w:before="100" w:beforeAutospacing="1" w:after="119"/>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05DDE"/>
    <w:pPr>
      <w:spacing w:before="100" w:beforeAutospacing="1" w:after="100" w:afterAutospacing="1"/>
    </w:pPr>
    <w:rPr>
      <w:rFonts w:ascii="Tahoma" w:hAnsi="Tahoma"/>
      <w:sz w:val="20"/>
      <w:lang w:val="en-US" w:eastAsia="en-US"/>
    </w:rPr>
  </w:style>
  <w:style w:type="paragraph" w:customStyle="1" w:styleId="Style3">
    <w:name w:val="Style3"/>
    <w:basedOn w:val="a"/>
    <w:rsid w:val="00683EC3"/>
    <w:pPr>
      <w:widowControl w:val="0"/>
      <w:autoSpaceDE w:val="0"/>
      <w:autoSpaceDN w:val="0"/>
      <w:adjustRightInd w:val="0"/>
      <w:spacing w:line="320" w:lineRule="exact"/>
      <w:jc w:val="both"/>
    </w:pPr>
    <w:rPr>
      <w:sz w:val="24"/>
      <w:szCs w:val="24"/>
    </w:rPr>
  </w:style>
  <w:style w:type="paragraph" w:customStyle="1" w:styleId="Style6">
    <w:name w:val="Style6"/>
    <w:basedOn w:val="a"/>
    <w:rsid w:val="007A5DF4"/>
    <w:pPr>
      <w:widowControl w:val="0"/>
      <w:autoSpaceDE w:val="0"/>
      <w:autoSpaceDN w:val="0"/>
      <w:adjustRightInd w:val="0"/>
      <w:spacing w:line="278" w:lineRule="exact"/>
      <w:ind w:firstLine="696"/>
    </w:pPr>
    <w:rPr>
      <w:sz w:val="24"/>
      <w:szCs w:val="24"/>
    </w:rPr>
  </w:style>
  <w:style w:type="paragraph" w:customStyle="1" w:styleId="Style5">
    <w:name w:val="Style5"/>
    <w:basedOn w:val="a"/>
    <w:rsid w:val="0077378B"/>
    <w:pPr>
      <w:widowControl w:val="0"/>
      <w:autoSpaceDE w:val="0"/>
      <w:autoSpaceDN w:val="0"/>
      <w:adjustRightInd w:val="0"/>
      <w:spacing w:line="278" w:lineRule="exact"/>
      <w:ind w:firstLine="696"/>
    </w:pPr>
    <w:rPr>
      <w:rFonts w:ascii="Consolas" w:hAnsi="Consolas"/>
      <w:sz w:val="24"/>
      <w:szCs w:val="24"/>
    </w:rPr>
  </w:style>
  <w:style w:type="character" w:customStyle="1" w:styleId="FontStyle13">
    <w:name w:val="Font Style13"/>
    <w:rsid w:val="0077378B"/>
    <w:rPr>
      <w:rFonts w:ascii="Times New Roman" w:hAnsi="Times New Roman" w:cs="Times New Roman"/>
      <w:sz w:val="24"/>
      <w:szCs w:val="24"/>
    </w:rPr>
  </w:style>
  <w:style w:type="paragraph" w:customStyle="1" w:styleId="Style7">
    <w:name w:val="Style7"/>
    <w:basedOn w:val="a"/>
    <w:rsid w:val="00AC3D41"/>
    <w:pPr>
      <w:widowControl w:val="0"/>
      <w:autoSpaceDE w:val="0"/>
      <w:autoSpaceDN w:val="0"/>
      <w:adjustRightInd w:val="0"/>
      <w:spacing w:line="307" w:lineRule="exact"/>
      <w:ind w:hanging="355"/>
    </w:pPr>
    <w:rPr>
      <w:sz w:val="24"/>
      <w:szCs w:val="24"/>
    </w:rPr>
  </w:style>
  <w:style w:type="character" w:customStyle="1" w:styleId="FontStyle14">
    <w:name w:val="Font Style14"/>
    <w:rsid w:val="00AC3D41"/>
    <w:rPr>
      <w:rFonts w:ascii="Calibri" w:hAnsi="Calibri" w:cs="Calibri"/>
      <w:sz w:val="22"/>
      <w:szCs w:val="22"/>
    </w:rPr>
  </w:style>
  <w:style w:type="character" w:customStyle="1" w:styleId="FontStyle15">
    <w:name w:val="Font Style15"/>
    <w:rsid w:val="00AE71CF"/>
    <w:rPr>
      <w:rFonts w:ascii="Times New Roman" w:hAnsi="Times New Roman" w:cs="Times New Roman"/>
      <w:sz w:val="26"/>
      <w:szCs w:val="26"/>
    </w:rPr>
  </w:style>
  <w:style w:type="character" w:customStyle="1" w:styleId="FontStyle17">
    <w:name w:val="Font Style17"/>
    <w:rsid w:val="00AE71CF"/>
    <w:rPr>
      <w:rFonts w:ascii="Times New Roman" w:hAnsi="Times New Roman" w:cs="Times New Roman"/>
      <w:sz w:val="24"/>
      <w:szCs w:val="24"/>
    </w:rPr>
  </w:style>
  <w:style w:type="paragraph" w:customStyle="1" w:styleId="Style11">
    <w:name w:val="Style11"/>
    <w:basedOn w:val="a"/>
    <w:rsid w:val="009E1C16"/>
    <w:pPr>
      <w:widowControl w:val="0"/>
      <w:autoSpaceDE w:val="0"/>
      <w:autoSpaceDN w:val="0"/>
      <w:adjustRightInd w:val="0"/>
      <w:spacing w:line="274" w:lineRule="exact"/>
      <w:jc w:val="both"/>
    </w:pPr>
    <w:rPr>
      <w:rFonts w:ascii="Calibri" w:hAnsi="Calibri"/>
      <w:sz w:val="24"/>
      <w:szCs w:val="24"/>
    </w:rPr>
  </w:style>
  <w:style w:type="paragraph" w:customStyle="1" w:styleId="a9">
    <w:name w:val="Знак Знак Знак Знак"/>
    <w:basedOn w:val="a"/>
    <w:rsid w:val="00E365C3"/>
    <w:pPr>
      <w:widowControl w:val="0"/>
      <w:adjustRightInd w:val="0"/>
      <w:spacing w:after="160" w:line="240" w:lineRule="exact"/>
      <w:jc w:val="right"/>
    </w:pPr>
    <w:rPr>
      <w:sz w:val="20"/>
      <w:lang w:val="en-GB" w:eastAsia="en-US"/>
    </w:rPr>
  </w:style>
  <w:style w:type="paragraph" w:customStyle="1" w:styleId="aa">
    <w:name w:val="Знак Знак Знак"/>
    <w:basedOn w:val="a"/>
    <w:rsid w:val="00EA40B3"/>
    <w:pPr>
      <w:spacing w:after="160" w:line="240" w:lineRule="exact"/>
    </w:pPr>
    <w:rPr>
      <w:rFonts w:ascii="Verdana" w:hAnsi="Verdana" w:cs="Verdana"/>
      <w:sz w:val="20"/>
      <w:lang w:val="en-US" w:eastAsia="en-US"/>
    </w:rPr>
  </w:style>
  <w:style w:type="character" w:customStyle="1" w:styleId="ab">
    <w:name w:val="Основной текст_"/>
    <w:link w:val="1"/>
    <w:rsid w:val="00E25B05"/>
    <w:rPr>
      <w:sz w:val="24"/>
      <w:szCs w:val="24"/>
      <w:shd w:val="clear" w:color="auto" w:fill="FFFFFF"/>
    </w:rPr>
  </w:style>
  <w:style w:type="paragraph" w:customStyle="1" w:styleId="1">
    <w:name w:val="Основной текст1"/>
    <w:basedOn w:val="a"/>
    <w:link w:val="ab"/>
    <w:rsid w:val="00E25B05"/>
    <w:pPr>
      <w:shd w:val="clear" w:color="auto" w:fill="FFFFFF"/>
      <w:spacing w:before="240" w:after="360" w:line="552" w:lineRule="exact"/>
      <w:ind w:hanging="1100"/>
      <w:jc w:val="center"/>
    </w:pPr>
    <w:rPr>
      <w:sz w:val="24"/>
      <w:szCs w:val="24"/>
      <w:lang/>
    </w:rPr>
  </w:style>
  <w:style w:type="paragraph" w:styleId="HTML">
    <w:name w:val="HTML Preformatted"/>
    <w:basedOn w:val="a"/>
    <w:link w:val="HTML0"/>
    <w:rsid w:val="00CA06C9"/>
    <w:rPr>
      <w:rFonts w:ascii="Courier New" w:hAnsi="Courier New"/>
      <w:sz w:val="20"/>
      <w:lang/>
    </w:rPr>
  </w:style>
  <w:style w:type="character" w:customStyle="1" w:styleId="HTML0">
    <w:name w:val="Стандартный HTML Знак"/>
    <w:link w:val="HTML"/>
    <w:rsid w:val="00CA06C9"/>
    <w:rPr>
      <w:rFonts w:ascii="Courier New" w:hAnsi="Courier New" w:cs="Courier New"/>
    </w:rPr>
  </w:style>
  <w:style w:type="character" w:customStyle="1" w:styleId="apple-converted-space">
    <w:name w:val="apple-converted-space"/>
    <w:rsid w:val="008615DF"/>
  </w:style>
  <w:style w:type="character" w:customStyle="1" w:styleId="21">
    <w:name w:val="Основной текст (2)_"/>
    <w:link w:val="22"/>
    <w:rsid w:val="00865AA5"/>
    <w:rPr>
      <w:shd w:val="clear" w:color="auto" w:fill="FFFFFF"/>
    </w:rPr>
  </w:style>
  <w:style w:type="paragraph" w:customStyle="1" w:styleId="22">
    <w:name w:val="Основной текст (2)"/>
    <w:basedOn w:val="a"/>
    <w:link w:val="21"/>
    <w:rsid w:val="00865AA5"/>
    <w:pPr>
      <w:widowControl w:val="0"/>
      <w:shd w:val="clear" w:color="auto" w:fill="FFFFFF"/>
      <w:spacing w:line="0" w:lineRule="atLeast"/>
      <w:jc w:val="both"/>
    </w:pPr>
    <w:rPr>
      <w:sz w:val="20"/>
      <w:lang/>
    </w:rPr>
  </w:style>
  <w:style w:type="character" w:customStyle="1" w:styleId="2Candara10pt">
    <w:name w:val="Основной текст (2) + Candara;10 pt"/>
    <w:rsid w:val="00865AA5"/>
    <w:rPr>
      <w:rFonts w:ascii="Candara" w:eastAsia="Candara" w:hAnsi="Candara" w:cs="Candar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4pt">
    <w:name w:val="Основной текст (2) + 4 pt;Курсив"/>
    <w:rsid w:val="00865AA5"/>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178410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Desktop\&#1048;&#1085;&#1089;&#1090;&#1088;&#1091;&#1082;&#1094;&#1080;&#1103;%20&#1087;&#1086;%20&#1076;&#1077;&#1083;&#1086;&#1087;&#1088;&#1086;&#1080;&#1079;&#1074;&#1086;&#1076;&#1089;&#1090;&#1074;&#1091;\&#1041;&#1051;&#1040;&#1053;&#1050;%20&#1087;&#1086;&#1089;&#1090;&#1072;&#1085;&#1086;&#1074;&#1083;&#1077;&#1085;&#1080;&#1103;%20&#1072;&#1076;&#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A3219-FF63-4719-A89A-95A21552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постановления адм</Template>
  <TotalTime>398</TotalTime>
  <Pages>1</Pages>
  <Words>205</Words>
  <Characters>1172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5</cp:revision>
  <cp:lastPrinted>2021-06-07T11:34:00Z</cp:lastPrinted>
  <dcterms:created xsi:type="dcterms:W3CDTF">2021-05-31T03:58:00Z</dcterms:created>
  <dcterms:modified xsi:type="dcterms:W3CDTF">2021-06-07T11:35:00Z</dcterms:modified>
</cp:coreProperties>
</file>